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500E38A2" w:rsidR="00540997" w:rsidRPr="00635374" w:rsidRDefault="00540997">
      <w:pPr>
        <w:pStyle w:val="doctype"/>
      </w:pPr>
      <w:r>
        <w:t>Examen VMBO-BB</w:t>
      </w:r>
    </w:p>
    <w:p w14:paraId="4C62D7FE" w14:textId="7E94E7A3" w:rsidR="00540997" w:rsidRDefault="00540997">
      <w:pPr>
        <w:pStyle w:val="jaartal"/>
      </w:pPr>
      <w:r>
        <w:t>202</w:t>
      </w:r>
      <w:r w:rsidR="000439DA">
        <w:t>5</w:t>
      </w:r>
    </w:p>
    <w:p w14:paraId="070513CD" w14:textId="330CE3D1" w:rsidR="00540997" w:rsidRDefault="002C3A6E">
      <w:pPr>
        <w:pStyle w:val="onderdeel"/>
      </w:pPr>
      <w:r>
        <w:rPr>
          <w:sz w:val="32"/>
        </w:rPr>
        <w:t xml:space="preserve">versie </w:t>
      </w:r>
      <w:r w:rsidR="000439DA">
        <w:rPr>
          <w:sz w:val="32"/>
        </w:rPr>
        <w:t>rood</w:t>
      </w:r>
      <w:r>
        <w:rPr>
          <w:sz w:val="32"/>
        </w:rPr>
        <w:t xml:space="preserve">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4E82A16C" w14:textId="77777777" w:rsidR="000439DA" w:rsidRDefault="000439DA" w:rsidP="000439DA">
      <w:pPr>
        <w:pStyle w:val="balkvooroprood"/>
      </w:pPr>
      <w:r>
        <w:tab/>
        <w:t>profielvak-cspe PIE – BB</w:t>
      </w:r>
    </w:p>
    <w:p w14:paraId="5D180C36" w14:textId="3084A553" w:rsidR="00540997" w:rsidRDefault="00540997" w:rsidP="00540997">
      <w:pPr>
        <w:pStyle w:val="grijzebalkvoorop"/>
      </w:pPr>
      <w:r>
        <w:tab/>
        <w:t>bijlage</w:t>
      </w:r>
      <w:r w:rsidR="00FD2B42">
        <w:t xml:space="preserve"> 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21A8F9D3" w14:textId="44E0226A" w:rsidR="00A005EE" w:rsidRDefault="006B42A1" w:rsidP="00A005EE">
      <w:pPr>
        <w:pStyle w:val="plattetekst"/>
        <w:rPr>
          <w:b/>
          <w:bCs/>
        </w:rPr>
      </w:pPr>
      <w:r w:rsidRPr="00A005EE">
        <w:rPr>
          <w:b/>
          <w:bCs/>
        </w:rPr>
        <w:lastRenderedPageBreak/>
        <w:t xml:space="preserve">opdracht </w:t>
      </w:r>
      <w:r w:rsidR="00CB7DEB" w:rsidRPr="00A005EE">
        <w:rPr>
          <w:b/>
          <w:bCs/>
        </w:rPr>
        <w:t>2</w:t>
      </w:r>
      <w:r w:rsidR="00BB04FA">
        <w:rPr>
          <w:b/>
          <w:bCs/>
        </w:rPr>
        <w:t xml:space="preserve"> </w:t>
      </w:r>
      <w:r w:rsidR="00644E6F" w:rsidRPr="00A005EE">
        <w:rPr>
          <w:b/>
          <w:bCs/>
        </w:rPr>
        <w:t>werkvolgorde</w:t>
      </w:r>
    </w:p>
    <w:p w14:paraId="26EBC54A" w14:textId="77777777" w:rsidR="00A005EE" w:rsidRPr="00A005EE" w:rsidRDefault="00A005EE" w:rsidP="00A005EE">
      <w:pPr>
        <w:pStyle w:val="plattetekst"/>
        <w:rPr>
          <w:b/>
          <w:bCs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00CA22EE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09095B22" w:rsidR="009D75B0" w:rsidRDefault="009D75B0" w:rsidP="00CE363B">
            <w:pPr>
              <w:pStyle w:val="plattetekst"/>
            </w:pPr>
            <w:r w:rsidRPr="0060120C">
              <w:t>stuknummer 1</w:t>
            </w:r>
          </w:p>
          <w:p w14:paraId="4165C085" w14:textId="2D7353FD" w:rsidR="009D75B0" w:rsidRDefault="009D75B0" w:rsidP="00CE363B">
            <w:pPr>
              <w:pStyle w:val="plattetekst"/>
            </w:pPr>
          </w:p>
          <w:p w14:paraId="0CD346BF" w14:textId="27A694F9" w:rsidR="009D75B0" w:rsidRPr="0060120C" w:rsidRDefault="007B09C8" w:rsidP="00CA22EE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3CADCF80" wp14:editId="38E901FB">
                  <wp:extent cx="1790700" cy="1219200"/>
                  <wp:effectExtent l="0" t="0" r="0" b="0"/>
                  <wp:docPr id="6" name="Afbeelding 6" descr="Afbeelding met tekst, diagram, Technische tekening, Pla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 descr="Afbeelding met tekst, diagram, Technische tekening, Plan&#10;&#10;Automatisch gegenereerde beschrijvi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44" t="1402" r="1793" b="80660"/>
                          <a:stretch/>
                        </pic:blipFill>
                        <pic:spPr bwMode="auto">
                          <a:xfrm>
                            <a:off x="0" y="0"/>
                            <a:ext cx="1795406" cy="12224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4" w:type="dxa"/>
            <w:shd w:val="clear" w:color="auto" w:fill="auto"/>
          </w:tcPr>
          <w:p w14:paraId="6F6B1C6B" w14:textId="0BE5CB03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maatcontrole uitgangsmateriaal (liniaal + </w:t>
            </w:r>
            <w:r w:rsidR="00D6179B">
              <w:t>(hoogte)</w:t>
            </w:r>
            <w:r w:rsidRPr="00B83A64">
              <w:t>schuifmaat of rolmaat)</w:t>
            </w:r>
          </w:p>
          <w:p w14:paraId="7B2E3A2A" w14:textId="77777777" w:rsidR="00DB1353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afbramen (vijl)</w:t>
            </w:r>
          </w:p>
          <w:p w14:paraId="377A62DB" w14:textId="748C86F8" w:rsidR="00DB1353" w:rsidRPr="00B83A64" w:rsidRDefault="00386223">
            <w:pPr>
              <w:pStyle w:val="opsomming"/>
              <w:numPr>
                <w:ilvl w:val="0"/>
                <w:numId w:val="5"/>
              </w:numPr>
            </w:pPr>
            <w:r>
              <w:t xml:space="preserve">schuine kanten, </w:t>
            </w:r>
            <w:r w:rsidR="00DB1353" w:rsidRPr="00B83A64">
              <w:t xml:space="preserve">buiglijnen en gaten aftekenen (hoogteschuifmaat, </w:t>
            </w:r>
            <w:proofErr w:type="spellStart"/>
            <w:r w:rsidRPr="00B83A64">
              <w:t>kraspen</w:t>
            </w:r>
            <w:proofErr w:type="spellEnd"/>
            <w:r w:rsidRPr="00B83A64">
              <w:t xml:space="preserve"> en liniaal</w:t>
            </w:r>
            <w:r>
              <w:t>,</w:t>
            </w:r>
            <w:r w:rsidRPr="00B83A64">
              <w:t xml:space="preserve"> </w:t>
            </w:r>
            <w:r w:rsidR="00DB1353" w:rsidRPr="00B83A64">
              <w:t>centerpons en hamer,</w:t>
            </w:r>
            <w:r>
              <w:t xml:space="preserve"> kraspasser</w:t>
            </w:r>
            <w:r w:rsidR="00DB1353" w:rsidRPr="00B83A64">
              <w:t>)</w:t>
            </w:r>
          </w:p>
          <w:p w14:paraId="19B4ED58" w14:textId="744C27F8" w:rsidR="00D23CE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gaten Ø</w:t>
            </w:r>
            <w:r w:rsidR="00386223">
              <w:t xml:space="preserve">5,5 en </w:t>
            </w:r>
            <w:r w:rsidR="00386223" w:rsidRPr="00B83A64">
              <w:t>Ø</w:t>
            </w:r>
            <w:r w:rsidR="00386223">
              <w:t>1</w:t>
            </w:r>
            <w:r w:rsidR="007B09C8">
              <w:t>2</w:t>
            </w:r>
            <w:r w:rsidRPr="00B83A64">
              <w:t xml:space="preserve"> boren en afbramen (boormachine, spiraalboor Ø</w:t>
            </w:r>
            <w:r w:rsidR="00CD5E9B">
              <w:t>5,5</w:t>
            </w:r>
            <w:r w:rsidR="00386223">
              <w:t xml:space="preserve">, plaatboor </w:t>
            </w:r>
            <w:r w:rsidR="00386223" w:rsidRPr="00B83A64">
              <w:t>Ø</w:t>
            </w:r>
            <w:r w:rsidR="00386223">
              <w:t>1</w:t>
            </w:r>
            <w:r w:rsidR="007B09C8">
              <w:t>2</w:t>
            </w:r>
            <w:r w:rsidR="00386223">
              <w:t xml:space="preserve">, </w:t>
            </w:r>
            <w:r w:rsidRPr="00B83A64">
              <w:t>verzinkboor)</w:t>
            </w:r>
          </w:p>
          <w:p w14:paraId="36E4F50E" w14:textId="31367F96" w:rsidR="00935DE8" w:rsidRDefault="006E32EF">
            <w:pPr>
              <w:pStyle w:val="opsomming"/>
              <w:numPr>
                <w:ilvl w:val="0"/>
                <w:numId w:val="5"/>
              </w:numPr>
            </w:pPr>
            <w:r>
              <w:t>schuine kanten knippen (hefboomschaar</w:t>
            </w:r>
            <w:r w:rsidR="00D6179B">
              <w:t xml:space="preserve"> of uithoekschaar</w:t>
            </w:r>
            <w:r>
              <w:t>)</w:t>
            </w:r>
          </w:p>
          <w:p w14:paraId="4F0B60FF" w14:textId="3DB427B5" w:rsidR="00D6179B" w:rsidRPr="00B83A64" w:rsidRDefault="00D6179B">
            <w:pPr>
              <w:pStyle w:val="opsomming"/>
              <w:numPr>
                <w:ilvl w:val="0"/>
                <w:numId w:val="5"/>
              </w:numPr>
            </w:pPr>
            <w:r>
              <w:t>radii R5 aanbrengen (2x)</w:t>
            </w:r>
          </w:p>
          <w:p w14:paraId="7094378B" w14:textId="3FE31D6F" w:rsidR="00DB1353" w:rsidRPr="00B83A64" w:rsidRDefault="006475A6">
            <w:pPr>
              <w:pStyle w:val="opsomming"/>
              <w:numPr>
                <w:ilvl w:val="0"/>
                <w:numId w:val="5"/>
              </w:numPr>
            </w:pPr>
            <w:r>
              <w:t>schuine</w:t>
            </w:r>
            <w:r w:rsidR="00DB1353" w:rsidRPr="00B83A64">
              <w:t xml:space="preserve"> kanten </w:t>
            </w:r>
            <w:r w:rsidR="00D6179B">
              <w:t xml:space="preserve">en radii </w:t>
            </w:r>
            <w:r w:rsidR="00DB1353" w:rsidRPr="00B83A64">
              <w:t>afbramen (vijl)</w:t>
            </w:r>
          </w:p>
          <w:p w14:paraId="3BF570E8" w14:textId="688EECC5" w:rsidR="00AC6002" w:rsidRPr="00B83A64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plaat buigen op de </w:t>
            </w:r>
            <w:r w:rsidR="006475A6">
              <w:t>buig</w:t>
            </w:r>
            <w:r w:rsidRPr="00B83A64">
              <w:t>lijnen (</w:t>
            </w:r>
            <w:r w:rsidR="00CD5E9B">
              <w:t>(</w:t>
            </w:r>
            <w:r w:rsidR="00C36122">
              <w:t>vinger</w:t>
            </w:r>
            <w:r w:rsidR="00CD5E9B">
              <w:t>)</w:t>
            </w:r>
            <w:proofErr w:type="spellStart"/>
            <w:r w:rsidRPr="00B83A64">
              <w:t>zetbank</w:t>
            </w:r>
            <w:proofErr w:type="spellEnd"/>
            <w:r w:rsidRPr="00B83A64">
              <w:t>)</w:t>
            </w:r>
          </w:p>
          <w:p w14:paraId="7EEE44BF" w14:textId="41D37D6E" w:rsidR="00F80E19" w:rsidRDefault="00DB1353">
            <w:pPr>
              <w:pStyle w:val="opsomming"/>
              <w:numPr>
                <w:ilvl w:val="0"/>
                <w:numId w:val="5"/>
              </w:numPr>
            </w:pPr>
            <w:r w:rsidRPr="00B83A64">
              <w:t>eindcontrole (</w:t>
            </w:r>
            <w:r>
              <w:t xml:space="preserve">liniaal, </w:t>
            </w:r>
            <w:r w:rsidRPr="00B83A64">
              <w:t>schuifmaat</w:t>
            </w:r>
            <w:r w:rsidR="00730372">
              <w:t xml:space="preserve">, </w:t>
            </w:r>
            <w:r w:rsidRPr="00B83A64">
              <w:t>gradenboog</w:t>
            </w:r>
            <w:r w:rsidR="00730372">
              <w:t>, radiusmal</w:t>
            </w:r>
            <w:r w:rsidRPr="00B83A64">
              <w:t>)</w:t>
            </w:r>
          </w:p>
          <w:p w14:paraId="460D2FAD" w14:textId="0C54CD37" w:rsidR="009D75B0" w:rsidRPr="001460C2" w:rsidRDefault="009D75B0" w:rsidP="00AC6002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9D75B0" w:rsidRPr="0060120C" w14:paraId="50746B85" w14:textId="77777777" w:rsidTr="7DD31FBA">
        <w:tc>
          <w:tcPr>
            <w:tcW w:w="3174" w:type="dxa"/>
            <w:shd w:val="clear" w:color="auto" w:fill="auto"/>
          </w:tcPr>
          <w:p w14:paraId="3D9E35E4" w14:textId="77777777" w:rsidR="009D75B0" w:rsidRDefault="009D75B0" w:rsidP="00CE363B">
            <w:pPr>
              <w:pStyle w:val="plattetekst"/>
            </w:pPr>
            <w:r w:rsidRPr="0060120C">
              <w:t>stuknummer 2</w:t>
            </w:r>
          </w:p>
          <w:p w14:paraId="79863122" w14:textId="77777777" w:rsidR="009D75B0" w:rsidRDefault="009D75B0" w:rsidP="00CE363B">
            <w:pPr>
              <w:pStyle w:val="plattetekst"/>
            </w:pPr>
          </w:p>
          <w:p w14:paraId="59B63069" w14:textId="3324192E" w:rsidR="009D75B0" w:rsidRDefault="007B09C8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0AE6C5C4" wp14:editId="45B7D812">
                  <wp:extent cx="1238250" cy="1861190"/>
                  <wp:effectExtent l="0" t="0" r="0" b="5715"/>
                  <wp:docPr id="5" name="Afbeelding 5" descr="Afbeelding met diagram, tekst, Technische tekening, Pla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5" descr="Afbeelding met diagram, tekst, Technische tekening, Plan&#10;&#10;Automatisch gegenereerde beschrijvin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994" t="2086" r="3975" b="71251"/>
                          <a:stretch/>
                        </pic:blipFill>
                        <pic:spPr bwMode="auto">
                          <a:xfrm>
                            <a:off x="0" y="0"/>
                            <a:ext cx="1250591" cy="1879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C17E63B" w14:textId="0603C556" w:rsidR="00356725" w:rsidRPr="0060120C" w:rsidRDefault="00356725" w:rsidP="001E0279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6147F1C3" w14:textId="77777777" w:rsidR="00356725" w:rsidRPr="00356725" w:rsidRDefault="00356725" w:rsidP="00356725">
            <w:pPr>
              <w:pStyle w:val="opsomming"/>
              <w:rPr>
                <w:rFonts w:eastAsia="Arial"/>
              </w:rPr>
            </w:pPr>
            <w:r w:rsidRPr="00356725">
              <w:rPr>
                <w:rFonts w:eastAsia="Arial"/>
              </w:rPr>
              <w:t>maatcontrole uitgangsmateriaal (schuifmaat)</w:t>
            </w:r>
          </w:p>
          <w:p w14:paraId="2012B915" w14:textId="77777777" w:rsidR="00356725" w:rsidRPr="00356725" w:rsidRDefault="00356725" w:rsidP="00356725">
            <w:pPr>
              <w:pStyle w:val="opsomming"/>
              <w:rPr>
                <w:rFonts w:eastAsia="Arial"/>
              </w:rPr>
            </w:pPr>
            <w:r w:rsidRPr="00356725">
              <w:rPr>
                <w:rFonts w:eastAsia="Arial"/>
              </w:rPr>
              <w:t>afbramen (vijl)</w:t>
            </w:r>
          </w:p>
          <w:p w14:paraId="3144D7E0" w14:textId="4C988ACA" w:rsidR="00356725" w:rsidRPr="00B83A64" w:rsidRDefault="00356725" w:rsidP="00356725">
            <w:pPr>
              <w:pStyle w:val="opsomming"/>
            </w:pPr>
            <w:r>
              <w:t>gat, schuine kanten en buiglijnen</w:t>
            </w:r>
            <w:r w:rsidRPr="00B83A64">
              <w:t xml:space="preserve"> aftekenen (hoogteschuifmaat, </w:t>
            </w:r>
            <w:proofErr w:type="spellStart"/>
            <w:r w:rsidRPr="00B83A64">
              <w:t>kraspen</w:t>
            </w:r>
            <w:proofErr w:type="spellEnd"/>
            <w:r w:rsidRPr="00B83A64">
              <w:t xml:space="preserve"> en liniaal</w:t>
            </w:r>
            <w:r>
              <w:t>,</w:t>
            </w:r>
            <w:r w:rsidRPr="00B83A64">
              <w:t xml:space="preserve"> centerpons en hamer)</w:t>
            </w:r>
          </w:p>
          <w:p w14:paraId="391A8564" w14:textId="4088F0EF" w:rsidR="00356725" w:rsidRDefault="00356725" w:rsidP="00356725">
            <w:pPr>
              <w:pStyle w:val="opsomming"/>
            </w:pPr>
            <w:r w:rsidRPr="00B83A64">
              <w:t>gat</w:t>
            </w:r>
            <w:r w:rsidR="00850730">
              <w:t xml:space="preserve"> </w:t>
            </w:r>
            <w:r w:rsidRPr="00B83A64">
              <w:t>Ø</w:t>
            </w:r>
            <w:r>
              <w:t xml:space="preserve">3,2 </w:t>
            </w:r>
            <w:r w:rsidRPr="00B83A64">
              <w:t>boren en afbramen (boormachine, spiraalboor Ø</w:t>
            </w:r>
            <w:r>
              <w:t>3,2</w:t>
            </w:r>
            <w:r w:rsidR="007B09C8">
              <w:t xml:space="preserve">, </w:t>
            </w:r>
            <w:r w:rsidRPr="00B83A64">
              <w:t>verzinkboor)</w:t>
            </w:r>
          </w:p>
          <w:p w14:paraId="497C1F13" w14:textId="3859DEC9" w:rsidR="00356725" w:rsidRPr="00B83A64" w:rsidRDefault="00356725" w:rsidP="00356725">
            <w:pPr>
              <w:pStyle w:val="opsomming"/>
            </w:pPr>
            <w:r>
              <w:t>schuine kanten knippen (hefboomschaar</w:t>
            </w:r>
            <w:r w:rsidR="00F50B34">
              <w:t xml:space="preserve"> of uithoekschaar</w:t>
            </w:r>
            <w:r>
              <w:t>)</w:t>
            </w:r>
          </w:p>
          <w:p w14:paraId="39C0FC43" w14:textId="77777777" w:rsidR="00356725" w:rsidRPr="00B83A64" w:rsidRDefault="00356725" w:rsidP="00356725">
            <w:pPr>
              <w:pStyle w:val="opsomming"/>
            </w:pPr>
            <w:r>
              <w:t>schuine</w:t>
            </w:r>
            <w:r w:rsidRPr="00B83A64">
              <w:t xml:space="preserve"> kanten afbramen (vijl)</w:t>
            </w:r>
          </w:p>
          <w:p w14:paraId="3B9A6072" w14:textId="77777777" w:rsidR="00356725" w:rsidRPr="00B83A64" w:rsidRDefault="00356725" w:rsidP="00356725">
            <w:pPr>
              <w:pStyle w:val="opsomming"/>
            </w:pPr>
            <w:r w:rsidRPr="00B83A64">
              <w:t xml:space="preserve">plaat buigen op de </w:t>
            </w:r>
            <w:r>
              <w:t>buig</w:t>
            </w:r>
            <w:r w:rsidRPr="00B83A64">
              <w:t>lijnen (</w:t>
            </w:r>
            <w:r>
              <w:t>(vinger)</w:t>
            </w:r>
            <w:proofErr w:type="spellStart"/>
            <w:r w:rsidRPr="00B83A64">
              <w:t>zetbank</w:t>
            </w:r>
            <w:proofErr w:type="spellEnd"/>
            <w:r w:rsidRPr="00B83A64">
              <w:t>)</w:t>
            </w:r>
          </w:p>
          <w:p w14:paraId="5F8B4509" w14:textId="20E4585B" w:rsidR="00730372" w:rsidRPr="00356725" w:rsidRDefault="00356725" w:rsidP="00356725">
            <w:pPr>
              <w:pStyle w:val="opsomming"/>
              <w:rPr>
                <w:rFonts w:eastAsia="Arial"/>
                <w:color w:val="000000" w:themeColor="text1"/>
                <w:szCs w:val="24"/>
              </w:rPr>
            </w:pPr>
            <w:r w:rsidRPr="00B83A64">
              <w:t>eindcontrole (</w:t>
            </w:r>
            <w:r>
              <w:t>liniaal</w:t>
            </w:r>
            <w:r w:rsidR="00B539BE">
              <w:t>/</w:t>
            </w:r>
            <w:r w:rsidRPr="00B83A64">
              <w:t>schuifmaat</w:t>
            </w:r>
            <w:r>
              <w:t xml:space="preserve">, </w:t>
            </w:r>
            <w:r w:rsidRPr="00B83A64">
              <w:t>gradenboog</w:t>
            </w:r>
            <w:r>
              <w:t>)</w:t>
            </w:r>
          </w:p>
          <w:p w14:paraId="4E69EB4B" w14:textId="43726FD6" w:rsidR="00B957DB" w:rsidRPr="00356725" w:rsidRDefault="00B957DB" w:rsidP="00B957DB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5337A533" w14:textId="410019B7" w:rsidR="005A7026" w:rsidRDefault="005A7026" w:rsidP="00C375B6">
      <w:pPr>
        <w:pStyle w:val="plattetekst"/>
        <w:sectPr w:rsidR="005A7026" w:rsidSect="00291C1E">
          <w:footerReference w:type="default" r:id="rId15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00FF62B2">
        <w:tc>
          <w:tcPr>
            <w:tcW w:w="3174" w:type="dxa"/>
            <w:shd w:val="clear" w:color="auto" w:fill="auto"/>
          </w:tcPr>
          <w:p w14:paraId="2B60021E" w14:textId="4511138B" w:rsidR="00C3045B" w:rsidRDefault="00C3045B" w:rsidP="00CE363B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3</w:t>
            </w:r>
          </w:p>
          <w:p w14:paraId="1D3E0B19" w14:textId="77777777" w:rsidR="00C3045B" w:rsidRDefault="00C3045B" w:rsidP="00CE363B">
            <w:pPr>
              <w:pStyle w:val="plattetekst"/>
            </w:pPr>
          </w:p>
          <w:p w14:paraId="703C7B85" w14:textId="055960E7" w:rsidR="00C3045B" w:rsidRPr="0060120C" w:rsidRDefault="00356725" w:rsidP="001E0279">
            <w:pPr>
              <w:pStyle w:val="plattetekst"/>
              <w:jc w:val="center"/>
            </w:pPr>
            <w:r w:rsidRPr="00356725">
              <w:rPr>
                <w:noProof/>
              </w:rPr>
              <w:drawing>
                <wp:inline distT="0" distB="0" distL="0" distR="0" wp14:anchorId="50E71EBC" wp14:editId="4D930191">
                  <wp:extent cx="1878330" cy="1138555"/>
                  <wp:effectExtent l="0" t="0" r="7620" b="4445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30" cy="1138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3" w:type="dxa"/>
            <w:shd w:val="clear" w:color="auto" w:fill="auto"/>
          </w:tcPr>
          <w:p w14:paraId="35A83C7B" w14:textId="2284BAAF" w:rsidR="00D458E6" w:rsidRPr="00D458E6" w:rsidRDefault="00D458E6" w:rsidP="00D458E6">
            <w:pPr>
              <w:pStyle w:val="opsomming"/>
            </w:pPr>
            <w:r w:rsidRPr="00D458E6">
              <w:t>maatcontrole uitgangsmateriaal (</w:t>
            </w:r>
            <w:r w:rsidRPr="00B83A64">
              <w:t xml:space="preserve">liniaal + </w:t>
            </w:r>
            <w:r w:rsidR="00F50B34">
              <w:t>(hoogte)</w:t>
            </w:r>
            <w:r w:rsidRPr="00B83A64">
              <w:t>schuifmaat of rolmaat</w:t>
            </w:r>
            <w:r w:rsidRPr="00D458E6">
              <w:t>)</w:t>
            </w:r>
          </w:p>
          <w:p w14:paraId="12251786" w14:textId="77777777" w:rsidR="00D458E6" w:rsidRPr="00D458E6" w:rsidRDefault="00D458E6" w:rsidP="00D458E6">
            <w:pPr>
              <w:pStyle w:val="opsomming"/>
            </w:pPr>
            <w:r w:rsidRPr="00D458E6">
              <w:t>afbramen (vijl)</w:t>
            </w:r>
          </w:p>
          <w:p w14:paraId="3404252E" w14:textId="7BA9B13B" w:rsidR="00D458E6" w:rsidRPr="00B83A64" w:rsidRDefault="00D458E6" w:rsidP="00D458E6">
            <w:pPr>
              <w:pStyle w:val="opsomming"/>
            </w:pPr>
            <w:r>
              <w:t xml:space="preserve">radii R5 aftekenen </w:t>
            </w:r>
            <w:r w:rsidRPr="00B83A64">
              <w:t>(</w:t>
            </w:r>
            <w:r w:rsidR="00F50B34">
              <w:t xml:space="preserve">radiusmal en </w:t>
            </w:r>
            <w:proofErr w:type="spellStart"/>
            <w:r w:rsidR="00F50B34">
              <w:t>kraspen</w:t>
            </w:r>
            <w:proofErr w:type="spellEnd"/>
            <w:r w:rsidRPr="00B83A64">
              <w:t>)</w:t>
            </w:r>
          </w:p>
          <w:p w14:paraId="48BDA0DB" w14:textId="7E052420" w:rsidR="00D458E6" w:rsidRPr="00B83A64" w:rsidRDefault="00D458E6" w:rsidP="008E0121">
            <w:pPr>
              <w:pStyle w:val="opsomming"/>
            </w:pPr>
            <w:r>
              <w:t xml:space="preserve">radii R5 (4x) aanbrengen </w:t>
            </w:r>
            <w:r w:rsidRPr="00B83A64">
              <w:t>(vijl)</w:t>
            </w:r>
          </w:p>
          <w:p w14:paraId="3EFAEF83" w14:textId="75688FB2" w:rsidR="00D458E6" w:rsidRPr="00D458E6" w:rsidRDefault="00D458E6" w:rsidP="00D458E6">
            <w:pPr>
              <w:pStyle w:val="opsomming"/>
            </w:pPr>
            <w:r w:rsidRPr="00B83A64">
              <w:t>eindcontrole (</w:t>
            </w:r>
            <w:r>
              <w:t>liniaal/</w:t>
            </w:r>
            <w:r w:rsidRPr="00B83A64">
              <w:t>schuifmaat</w:t>
            </w:r>
            <w:r w:rsidR="008478AD">
              <w:t>, radiusmal</w:t>
            </w:r>
            <w:r>
              <w:t>)</w:t>
            </w:r>
          </w:p>
          <w:p w14:paraId="44BF617C" w14:textId="2C6D18A7" w:rsidR="00892094" w:rsidRPr="008B334A" w:rsidRDefault="00892094" w:rsidP="00892094">
            <w:pPr>
              <w:pStyle w:val="opsomming"/>
            </w:pPr>
            <w:r w:rsidRPr="008B334A">
              <w:t>bij het samenstellen: gaten Ø3,2 overnemen van stuknummers 2 en afbramen (griptang, boormachine, spiraalboor Ø3,2, verzinkboor)</w:t>
            </w:r>
          </w:p>
          <w:p w14:paraId="4D1FCB76" w14:textId="77777777" w:rsidR="00F84CBE" w:rsidRDefault="00F84CBE" w:rsidP="00D458E6">
            <w:pPr>
              <w:pStyle w:val="opsomming"/>
              <w:numPr>
                <w:ilvl w:val="0"/>
                <w:numId w:val="0"/>
              </w:numPr>
            </w:pPr>
          </w:p>
          <w:p w14:paraId="72EDFA9F" w14:textId="1E3407E6" w:rsidR="00D458E6" w:rsidRPr="001460C2" w:rsidRDefault="00D458E6" w:rsidP="00D458E6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35C8FC1C" w14:textId="5E495514" w:rsidR="00C3045B" w:rsidRDefault="00C3045B" w:rsidP="009D75B0">
      <w:pPr>
        <w:pStyle w:val="plattetekst"/>
        <w:rPr>
          <w:rFonts w:eastAsia="Calibri"/>
        </w:rPr>
      </w:pPr>
    </w:p>
    <w:p w14:paraId="76EB502D" w14:textId="77777777" w:rsidR="001836C0" w:rsidRDefault="001836C0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77E71F8A" w14:textId="77777777" w:rsidTr="7DD31FBA">
        <w:tc>
          <w:tcPr>
            <w:tcW w:w="3232" w:type="dxa"/>
            <w:shd w:val="clear" w:color="auto" w:fill="auto"/>
          </w:tcPr>
          <w:p w14:paraId="76723B73" w14:textId="4E86FC35" w:rsidR="009D75B0" w:rsidRDefault="009D75B0" w:rsidP="00291C1E">
            <w:pPr>
              <w:pStyle w:val="plattetekst"/>
            </w:pPr>
            <w:r w:rsidRPr="0060120C">
              <w:t xml:space="preserve">stuknummer </w:t>
            </w:r>
            <w:r>
              <w:t>4</w:t>
            </w:r>
          </w:p>
          <w:p w14:paraId="2B8667A7" w14:textId="77777777" w:rsidR="001E0279" w:rsidRDefault="001E0279" w:rsidP="00291C1E">
            <w:pPr>
              <w:pStyle w:val="plattetekst"/>
            </w:pPr>
          </w:p>
          <w:p w14:paraId="490A5524" w14:textId="6770404A" w:rsidR="009D75B0" w:rsidRDefault="00E63972" w:rsidP="001E0279">
            <w:pPr>
              <w:pStyle w:val="plattetekst"/>
              <w:jc w:val="center"/>
            </w:pPr>
            <w:r w:rsidRPr="00E63972">
              <w:rPr>
                <w:noProof/>
              </w:rPr>
              <w:drawing>
                <wp:inline distT="0" distB="0" distL="0" distR="0" wp14:anchorId="585F4ACC" wp14:editId="3B05A1BE">
                  <wp:extent cx="1171575" cy="1694147"/>
                  <wp:effectExtent l="0" t="0" r="0" b="1905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471" cy="1698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71296F" w14:textId="77777777" w:rsidR="009D75B0" w:rsidRPr="0060120C" w:rsidRDefault="009D75B0" w:rsidP="00291C1E">
            <w:pPr>
              <w:pStyle w:val="plattetekst"/>
            </w:pPr>
          </w:p>
        </w:tc>
        <w:tc>
          <w:tcPr>
            <w:tcW w:w="6405" w:type="dxa"/>
            <w:shd w:val="clear" w:color="auto" w:fill="auto"/>
          </w:tcPr>
          <w:p w14:paraId="64C6BE42" w14:textId="77777777" w:rsidR="00E63972" w:rsidRPr="00E63972" w:rsidRDefault="00E63972" w:rsidP="00E63972">
            <w:pPr>
              <w:pStyle w:val="opsomming"/>
            </w:pPr>
            <w:r w:rsidRPr="00E63972">
              <w:t>maatcontrole uitgangsmateriaal (schuifmaat)</w:t>
            </w:r>
          </w:p>
          <w:p w14:paraId="377DE157" w14:textId="77777777" w:rsidR="00E63972" w:rsidRPr="00E63972" w:rsidRDefault="00E63972" w:rsidP="00E63972">
            <w:pPr>
              <w:pStyle w:val="opsomming"/>
            </w:pPr>
            <w:r w:rsidRPr="00E63972">
              <w:t>afbramen (vijl)</w:t>
            </w:r>
          </w:p>
          <w:p w14:paraId="733A87A4" w14:textId="4EE4A468" w:rsidR="00E63972" w:rsidRPr="00B83A64" w:rsidRDefault="00E63972" w:rsidP="00E63972">
            <w:pPr>
              <w:pStyle w:val="opsomming"/>
            </w:pPr>
            <w:r>
              <w:t>schuine kanten en buiglijn</w:t>
            </w:r>
            <w:r w:rsidRPr="00B83A64">
              <w:t xml:space="preserve"> aftekenen (hoogteschuifmaat, </w:t>
            </w:r>
            <w:r w:rsidR="008478AD">
              <w:t xml:space="preserve">gradenboog en </w:t>
            </w:r>
            <w:proofErr w:type="spellStart"/>
            <w:r w:rsidR="008478AD">
              <w:t>kraspen</w:t>
            </w:r>
            <w:proofErr w:type="spellEnd"/>
            <w:r w:rsidRPr="00B83A64">
              <w:t>)</w:t>
            </w:r>
          </w:p>
          <w:p w14:paraId="31F21720" w14:textId="03E37C74" w:rsidR="00C13A3B" w:rsidRDefault="00C13A3B" w:rsidP="00E63972">
            <w:pPr>
              <w:pStyle w:val="opsomming"/>
            </w:pPr>
            <w:r>
              <w:t>schuine kanten knippen (hefboomschaar</w:t>
            </w:r>
            <w:r w:rsidR="00F50B34">
              <w:t xml:space="preserve"> of uithoekschaar</w:t>
            </w:r>
            <w:r>
              <w:t>)</w:t>
            </w:r>
          </w:p>
          <w:p w14:paraId="4A581CB5" w14:textId="77777777" w:rsidR="00C13A3B" w:rsidRPr="00C13A3B" w:rsidRDefault="00C13A3B" w:rsidP="00C13A3B">
            <w:pPr>
              <w:pStyle w:val="opsomming"/>
            </w:pPr>
            <w:r w:rsidRPr="00C13A3B">
              <w:t>schuine kanten afbramen (vijl)</w:t>
            </w:r>
          </w:p>
          <w:p w14:paraId="5FC18AB7" w14:textId="77777777" w:rsidR="00C13A3B" w:rsidRDefault="001D6853" w:rsidP="00C13A3B">
            <w:pPr>
              <w:pStyle w:val="opsomming"/>
            </w:pPr>
            <w:r w:rsidRPr="001D6853">
              <w:t>radii R2 (2x) aanbrengen (vijl)</w:t>
            </w:r>
          </w:p>
          <w:p w14:paraId="5F685302" w14:textId="485E2BC2" w:rsidR="00C13A3B" w:rsidRPr="00C13A3B" w:rsidRDefault="00E63972" w:rsidP="00C13A3B">
            <w:pPr>
              <w:pStyle w:val="opsomming"/>
            </w:pPr>
            <w:r w:rsidRPr="00C13A3B">
              <w:t>plaat buigen op de buiglijn ((vinger)</w:t>
            </w:r>
            <w:proofErr w:type="spellStart"/>
            <w:r w:rsidRPr="00C13A3B">
              <w:t>zetbank</w:t>
            </w:r>
            <w:proofErr w:type="spellEnd"/>
            <w:r w:rsidRPr="00C13A3B">
              <w:t>)</w:t>
            </w:r>
          </w:p>
          <w:p w14:paraId="74322FF2" w14:textId="374D5A02" w:rsidR="00E63972" w:rsidRPr="00C13A3B" w:rsidRDefault="00E63972" w:rsidP="00C13A3B">
            <w:pPr>
              <w:pStyle w:val="opsomming"/>
            </w:pPr>
            <w:r w:rsidRPr="00C13A3B">
              <w:t>eindcontrole (schuifmaat, gradenboog</w:t>
            </w:r>
            <w:r w:rsidR="00C13A3B" w:rsidRPr="00C13A3B">
              <w:t xml:space="preserve"> of blokhaak, radiusmal)</w:t>
            </w:r>
          </w:p>
          <w:p w14:paraId="19809EB0" w14:textId="77777777" w:rsidR="00D458E6" w:rsidRPr="00E63972" w:rsidRDefault="00D458E6" w:rsidP="00C13A3B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  <w:p w14:paraId="3D5819EB" w14:textId="6CF1F63E" w:rsidR="00D458E6" w:rsidRPr="00E63972" w:rsidRDefault="00D458E6" w:rsidP="00E63972">
            <w:pPr>
              <w:pStyle w:val="opsomming"/>
              <w:numPr>
                <w:ilvl w:val="0"/>
                <w:numId w:val="0"/>
              </w:numPr>
              <w:tabs>
                <w:tab w:val="num" w:pos="397"/>
              </w:tabs>
            </w:pPr>
          </w:p>
        </w:tc>
      </w:tr>
    </w:tbl>
    <w:p w14:paraId="24EEEB07" w14:textId="77777777" w:rsidR="00FF62B2" w:rsidRDefault="00FF62B2"/>
    <w:p w14:paraId="32BF600F" w14:textId="77777777" w:rsidR="009A35A0" w:rsidRDefault="009A35A0"/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2A2B32" w:rsidRPr="0060120C" w14:paraId="062C02A8" w14:textId="77777777" w:rsidTr="00601662">
        <w:tc>
          <w:tcPr>
            <w:tcW w:w="3232" w:type="dxa"/>
            <w:shd w:val="clear" w:color="auto" w:fill="auto"/>
          </w:tcPr>
          <w:p w14:paraId="3C8DE040" w14:textId="77777777" w:rsidR="002A2B32" w:rsidRDefault="002A2B32" w:rsidP="00CE363B">
            <w:pPr>
              <w:pStyle w:val="plattetekst"/>
            </w:pPr>
            <w:r w:rsidRPr="0060120C">
              <w:t xml:space="preserve">stuknummer </w:t>
            </w:r>
            <w:r>
              <w:t>5</w:t>
            </w:r>
          </w:p>
          <w:p w14:paraId="29E0C0AE" w14:textId="77777777" w:rsidR="002A2B32" w:rsidRDefault="002A2B32" w:rsidP="00CE363B">
            <w:pPr>
              <w:pStyle w:val="plattetekst"/>
            </w:pPr>
          </w:p>
          <w:p w14:paraId="2E4CAD5A" w14:textId="39AB6942" w:rsidR="002A2B32" w:rsidRDefault="00E609D5" w:rsidP="00CE363B">
            <w:pPr>
              <w:pStyle w:val="plattetekst"/>
              <w:jc w:val="center"/>
            </w:pPr>
            <w:r w:rsidRPr="00E609D5">
              <w:rPr>
                <w:noProof/>
              </w:rPr>
              <w:drawing>
                <wp:inline distT="0" distB="0" distL="0" distR="0" wp14:anchorId="7FF1ED14" wp14:editId="3D8B70DE">
                  <wp:extent cx="1200150" cy="1001194"/>
                  <wp:effectExtent l="0" t="0" r="0" b="8890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929" cy="1006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97ACA4" w14:textId="77777777" w:rsidR="002A2B32" w:rsidRPr="0060120C" w:rsidRDefault="002A2B32" w:rsidP="00CE363B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6FC705AA" w14:textId="77777777" w:rsidR="002A2B32" w:rsidRPr="00E609D5" w:rsidRDefault="1B063F33">
            <w:pPr>
              <w:pStyle w:val="opsomming"/>
              <w:numPr>
                <w:ilvl w:val="0"/>
                <w:numId w:val="5"/>
              </w:numPr>
            </w:pPr>
            <w:r w:rsidRPr="00E609D5">
              <w:t>maatcontrole uitgangsmateriaal (schuifmaat)</w:t>
            </w:r>
          </w:p>
          <w:p w14:paraId="082A767D" w14:textId="77777777" w:rsidR="00E609D5" w:rsidRPr="00E609D5" w:rsidRDefault="00E609D5">
            <w:pPr>
              <w:pStyle w:val="opsomming"/>
              <w:numPr>
                <w:ilvl w:val="0"/>
                <w:numId w:val="5"/>
              </w:numPr>
            </w:pPr>
            <w:r w:rsidRPr="00E609D5">
              <w:t>afbramen (vijl)</w:t>
            </w:r>
          </w:p>
          <w:p w14:paraId="41312ECA" w14:textId="67A9040A" w:rsidR="002A2B32" w:rsidRPr="00E609D5" w:rsidRDefault="1B063F33">
            <w:pPr>
              <w:pStyle w:val="opsomming"/>
              <w:numPr>
                <w:ilvl w:val="0"/>
                <w:numId w:val="5"/>
              </w:numPr>
            </w:pPr>
            <w:r w:rsidRPr="00E609D5">
              <w:t>middelpunt aftekenen en centeren (hoogteschuifmaat</w:t>
            </w:r>
            <w:r w:rsidR="00E609D5" w:rsidRPr="00E609D5">
              <w:t xml:space="preserve">, </w:t>
            </w:r>
            <w:r w:rsidRPr="00E609D5">
              <w:t>centerpons en hamer)</w:t>
            </w:r>
          </w:p>
          <w:p w14:paraId="2E015F01" w14:textId="532ECCC6" w:rsidR="002A2B32" w:rsidRPr="00E609D5" w:rsidRDefault="1B063F33">
            <w:pPr>
              <w:pStyle w:val="opsomming"/>
              <w:numPr>
                <w:ilvl w:val="0"/>
                <w:numId w:val="5"/>
              </w:numPr>
            </w:pPr>
            <w:r w:rsidRPr="00E609D5">
              <w:t>gat Ø</w:t>
            </w:r>
            <w:r w:rsidR="00E609D5" w:rsidRPr="00E609D5">
              <w:t>5,2</w:t>
            </w:r>
            <w:r w:rsidRPr="00E609D5">
              <w:t xml:space="preserve"> boren</w:t>
            </w:r>
            <w:r w:rsidR="00421573">
              <w:t xml:space="preserve"> en afbramen</w:t>
            </w:r>
            <w:r w:rsidRPr="00E609D5">
              <w:t xml:space="preserve"> (boormachine, boor Ø</w:t>
            </w:r>
            <w:r w:rsidR="00E609D5" w:rsidRPr="00E609D5">
              <w:t>5,2</w:t>
            </w:r>
            <w:r w:rsidR="00421573">
              <w:t xml:space="preserve"> en verzinkboor</w:t>
            </w:r>
            <w:r w:rsidR="00E609D5" w:rsidRPr="00E609D5">
              <w:t>)</w:t>
            </w:r>
          </w:p>
          <w:p w14:paraId="04AD954C" w14:textId="77777777" w:rsidR="002A2B32" w:rsidRPr="00E609D5" w:rsidRDefault="1B063F33">
            <w:pPr>
              <w:pStyle w:val="opsomming"/>
              <w:numPr>
                <w:ilvl w:val="0"/>
                <w:numId w:val="5"/>
              </w:numPr>
            </w:pPr>
            <w:r w:rsidRPr="00E609D5">
              <w:t>eindcontrole (schuifmaat)</w:t>
            </w:r>
          </w:p>
          <w:p w14:paraId="1245431A" w14:textId="77777777" w:rsidR="002A2B32" w:rsidRPr="00276832" w:rsidRDefault="002A2B32" w:rsidP="00CE363B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highlight w:val="yellow"/>
              </w:rPr>
            </w:pPr>
          </w:p>
        </w:tc>
      </w:tr>
    </w:tbl>
    <w:p w14:paraId="3737CDBA" w14:textId="0BE6C040" w:rsidR="009A35A0" w:rsidRDefault="009A35A0" w:rsidP="009D75B0">
      <w:pPr>
        <w:pStyle w:val="plattetekst"/>
        <w:rPr>
          <w:rFonts w:eastAsia="Calibri"/>
        </w:rPr>
      </w:pPr>
    </w:p>
    <w:p w14:paraId="280282F2" w14:textId="77777777" w:rsidR="00CD43F1" w:rsidRDefault="00CD43F1" w:rsidP="009D75B0">
      <w:pPr>
        <w:pStyle w:val="plattetekst"/>
        <w:rPr>
          <w:rFonts w:eastAsia="Calibri"/>
        </w:rPr>
      </w:pPr>
    </w:p>
    <w:p w14:paraId="26496D21" w14:textId="77777777" w:rsidR="00CD43F1" w:rsidRDefault="00CD43F1">
      <w:pPr>
        <w:spacing w:line="240" w:lineRule="auto"/>
        <w:rPr>
          <w:rFonts w:eastAsia="Calibri" w:cs="Arial"/>
          <w:lang w:eastAsia="en-US"/>
        </w:rPr>
        <w:sectPr w:rsidR="00CD43F1" w:rsidSect="009D75B0">
          <w:headerReference w:type="default" r:id="rId19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2A2B32" w:rsidRPr="0060120C" w14:paraId="7A253808" w14:textId="77777777" w:rsidTr="009A35A0">
        <w:tc>
          <w:tcPr>
            <w:tcW w:w="3232" w:type="dxa"/>
            <w:shd w:val="clear" w:color="auto" w:fill="auto"/>
          </w:tcPr>
          <w:p w14:paraId="033B6C7E" w14:textId="77777777" w:rsidR="002A2B32" w:rsidRDefault="002A2B32" w:rsidP="00CE363B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6</w:t>
            </w:r>
          </w:p>
          <w:p w14:paraId="19BDE1BC" w14:textId="77777777" w:rsidR="002A2B32" w:rsidRDefault="002A2B32" w:rsidP="00CE363B">
            <w:pPr>
              <w:pStyle w:val="plattetekst"/>
            </w:pPr>
          </w:p>
          <w:p w14:paraId="2489B979" w14:textId="08C43D89" w:rsidR="002A2B32" w:rsidRDefault="00443A87" w:rsidP="00CE363B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6B795B8D" wp14:editId="14FC798B">
                  <wp:extent cx="1839620" cy="1647825"/>
                  <wp:effectExtent l="0" t="0" r="8255" b="0"/>
                  <wp:docPr id="3" name="Afbeelding 3" descr="Afbeelding met tekst, diagram, tekening, schets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fbeelding 3" descr="Afbeelding met tekst, diagram, tekening, schets&#10;&#10;Automatisch gegenereerde beschrijvin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601" t="2932" r="4036" b="74599"/>
                          <a:stretch/>
                        </pic:blipFill>
                        <pic:spPr bwMode="auto">
                          <a:xfrm>
                            <a:off x="0" y="0"/>
                            <a:ext cx="1856375" cy="16628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29D2F12" w14:textId="77777777" w:rsidR="002A2B32" w:rsidRDefault="002A2B32" w:rsidP="00CE363B">
            <w:pPr>
              <w:pStyle w:val="plattetekst"/>
            </w:pPr>
          </w:p>
          <w:p w14:paraId="7323B6C1" w14:textId="77777777" w:rsidR="002A2B32" w:rsidRPr="0060120C" w:rsidRDefault="002A2B32" w:rsidP="00CE363B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56FA05DE" w14:textId="77777777" w:rsidR="00C13A3B" w:rsidRPr="00E63972" w:rsidRDefault="00C13A3B" w:rsidP="00C13A3B">
            <w:pPr>
              <w:pStyle w:val="opsomming"/>
              <w:numPr>
                <w:ilvl w:val="0"/>
                <w:numId w:val="5"/>
              </w:numPr>
            </w:pPr>
            <w:r w:rsidRPr="00E63972">
              <w:t xml:space="preserve">maatcontrole uitgangsmateriaal (schuifmaat), </w:t>
            </w:r>
          </w:p>
          <w:p w14:paraId="50BFE885" w14:textId="77777777" w:rsidR="00C13A3B" w:rsidRPr="00E63972" w:rsidRDefault="00C13A3B" w:rsidP="00C13A3B">
            <w:pPr>
              <w:pStyle w:val="opsomming"/>
              <w:numPr>
                <w:ilvl w:val="0"/>
                <w:numId w:val="5"/>
              </w:numPr>
            </w:pPr>
            <w:r w:rsidRPr="00E63972">
              <w:t>afbramen (vijl)</w:t>
            </w:r>
          </w:p>
          <w:p w14:paraId="6D480C1B" w14:textId="77777777" w:rsidR="00C13A3B" w:rsidRPr="00E63972" w:rsidRDefault="00C13A3B" w:rsidP="00C13A3B">
            <w:pPr>
              <w:pStyle w:val="opsomming"/>
              <w:numPr>
                <w:ilvl w:val="0"/>
                <w:numId w:val="5"/>
              </w:numPr>
            </w:pPr>
            <w:r w:rsidRPr="00E63972">
              <w:t>werkstuk inspannen (draaimachine)</w:t>
            </w:r>
          </w:p>
          <w:p w14:paraId="00056731" w14:textId="3A4158FC" w:rsidR="00C13A3B" w:rsidRPr="00E63972" w:rsidRDefault="00C13A3B" w:rsidP="00C13A3B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E63972">
              <w:t>kopvlak</w:t>
            </w:r>
            <w:proofErr w:type="spellEnd"/>
            <w:r w:rsidRPr="00E63972">
              <w:t xml:space="preserve"> vlakdraaien (ruwbeitel)</w:t>
            </w:r>
          </w:p>
          <w:p w14:paraId="6A546E2F" w14:textId="620C06C0" w:rsidR="00C13A3B" w:rsidRDefault="00C13A3B" w:rsidP="00C13A3B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E63972">
              <w:t>astap</w:t>
            </w:r>
            <w:proofErr w:type="spellEnd"/>
            <w:r w:rsidRPr="00E63972">
              <w:t xml:space="preserve"> Ø</w:t>
            </w:r>
            <w:r w:rsidR="00E609D5">
              <w:t>16</w:t>
            </w:r>
            <w:r w:rsidRPr="00E63972">
              <w:t xml:space="preserve"> </w:t>
            </w:r>
            <w:r w:rsidR="00C83919">
              <w:t>-</w:t>
            </w:r>
            <w:r w:rsidRPr="00E63972">
              <w:t xml:space="preserve"> </w:t>
            </w:r>
            <w:r w:rsidR="00E609D5">
              <w:t>16</w:t>
            </w:r>
            <w:r w:rsidRPr="00E63972">
              <w:t xml:space="preserve"> draaien (</w:t>
            </w:r>
            <w:proofErr w:type="spellStart"/>
            <w:r w:rsidR="0084645A">
              <w:t>mes</w:t>
            </w:r>
            <w:r w:rsidR="00824936">
              <w:t>beitel</w:t>
            </w:r>
            <w:proofErr w:type="spellEnd"/>
            <w:r w:rsidR="0084645A">
              <w:t xml:space="preserve"> of kopieerbeitel</w:t>
            </w:r>
            <w:r w:rsidRPr="00E63972">
              <w:t>)</w:t>
            </w:r>
          </w:p>
          <w:p w14:paraId="7571BACF" w14:textId="7A9C87A0" w:rsidR="00E609D5" w:rsidRDefault="00E609D5" w:rsidP="00E609D5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E63972">
              <w:t>astap</w:t>
            </w:r>
            <w:proofErr w:type="spellEnd"/>
            <w:r w:rsidRPr="00E63972">
              <w:t xml:space="preserve"> Ø</w:t>
            </w:r>
            <w:r>
              <w:t>10</w:t>
            </w:r>
            <w:r w:rsidRPr="00E63972">
              <w:t xml:space="preserve"> </w:t>
            </w:r>
            <w:r w:rsidR="00C83919">
              <w:t>-</w:t>
            </w:r>
            <w:r w:rsidRPr="00E63972">
              <w:t xml:space="preserve"> </w:t>
            </w:r>
            <w:r>
              <w:t>5</w:t>
            </w:r>
            <w:r w:rsidRPr="00E63972">
              <w:t xml:space="preserve"> draaien (</w:t>
            </w:r>
            <w:proofErr w:type="spellStart"/>
            <w:r w:rsidR="0084645A">
              <w:t>mes</w:t>
            </w:r>
            <w:r w:rsidR="00824936">
              <w:t>beitel</w:t>
            </w:r>
            <w:proofErr w:type="spellEnd"/>
            <w:r w:rsidR="0084645A">
              <w:t xml:space="preserve"> of kopieerbeitel</w:t>
            </w:r>
            <w:r w:rsidRPr="00E63972">
              <w:t>)</w:t>
            </w:r>
          </w:p>
          <w:p w14:paraId="4413E16F" w14:textId="5A35962B" w:rsidR="00C13A3B" w:rsidRDefault="00C13A3B" w:rsidP="00C13A3B">
            <w:pPr>
              <w:pStyle w:val="opsomming"/>
              <w:numPr>
                <w:ilvl w:val="0"/>
                <w:numId w:val="5"/>
              </w:numPr>
            </w:pPr>
            <w:r w:rsidRPr="00E63972">
              <w:t>afschuinen en kantje</w:t>
            </w:r>
            <w:r w:rsidR="00E609D5">
              <w:t>s</w:t>
            </w:r>
            <w:r w:rsidRPr="00E63972">
              <w:t xml:space="preserve"> breken (</w:t>
            </w:r>
            <w:r w:rsidR="0084645A">
              <w:t>ruwbeitel</w:t>
            </w:r>
            <w:r w:rsidRPr="00E63972">
              <w:t>)</w:t>
            </w:r>
          </w:p>
          <w:p w14:paraId="6EA4DF46" w14:textId="08AA926C" w:rsidR="00144B4D" w:rsidRPr="008B334A" w:rsidRDefault="00513A4B" w:rsidP="00144B4D">
            <w:pPr>
              <w:pStyle w:val="opsomming"/>
              <w:numPr>
                <w:ilvl w:val="0"/>
                <w:numId w:val="5"/>
              </w:numPr>
            </w:pPr>
            <w:r w:rsidRPr="008B334A">
              <w:t xml:space="preserve">voorboren voor </w:t>
            </w:r>
            <w:proofErr w:type="spellStart"/>
            <w:r w:rsidRPr="008B334A">
              <w:t>draadgat</w:t>
            </w:r>
            <w:proofErr w:type="spellEnd"/>
            <w:r w:rsidRPr="008B334A">
              <w:t xml:space="preserve"> M5 (</w:t>
            </w:r>
            <w:r w:rsidR="00794ED5" w:rsidRPr="008B334A">
              <w:t xml:space="preserve">schuifmaat, </w:t>
            </w:r>
            <w:r w:rsidRPr="008B334A">
              <w:t xml:space="preserve">centerboor, boor </w:t>
            </w:r>
            <w:r w:rsidR="00453A6E" w:rsidRPr="008B334A">
              <w:t>Ø</w:t>
            </w:r>
            <w:r w:rsidRPr="008B334A">
              <w:t>4,2</w:t>
            </w:r>
            <w:r w:rsidR="00453A6E" w:rsidRPr="008B334A">
              <w:t>)</w:t>
            </w:r>
          </w:p>
          <w:p w14:paraId="6B9C63BB" w14:textId="2D1D9BF0" w:rsidR="00892094" w:rsidRPr="008B334A" w:rsidRDefault="00144B4D" w:rsidP="00144B4D">
            <w:pPr>
              <w:pStyle w:val="opsomming"/>
              <w:numPr>
                <w:ilvl w:val="0"/>
                <w:numId w:val="5"/>
              </w:numPr>
            </w:pPr>
            <w:r w:rsidRPr="008B334A">
              <w:t xml:space="preserve">inwendige schroefdraad </w:t>
            </w:r>
            <w:r w:rsidR="00307FCA" w:rsidRPr="008B334A">
              <w:t>M5 aanbrengen (machinetap M5)</w:t>
            </w:r>
            <w:r w:rsidR="00453A6E" w:rsidRPr="008B334A">
              <w:t xml:space="preserve"> </w:t>
            </w:r>
            <w:r w:rsidR="00513A4B" w:rsidRPr="008B334A">
              <w:t xml:space="preserve"> </w:t>
            </w:r>
          </w:p>
          <w:p w14:paraId="01FDE3CA" w14:textId="0071AC7B" w:rsidR="00E609D5" w:rsidRDefault="00E609D5" w:rsidP="00C13A3B">
            <w:pPr>
              <w:pStyle w:val="opsomming"/>
              <w:numPr>
                <w:ilvl w:val="0"/>
                <w:numId w:val="5"/>
              </w:numPr>
            </w:pPr>
            <w:r>
              <w:t>werkstuk omspannen</w:t>
            </w:r>
          </w:p>
          <w:p w14:paraId="2C686B0E" w14:textId="18E49D01" w:rsidR="00E609D5" w:rsidRPr="00E63972" w:rsidRDefault="00E609D5" w:rsidP="00E609D5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E63972">
              <w:t>kopvlak</w:t>
            </w:r>
            <w:proofErr w:type="spellEnd"/>
            <w:r w:rsidRPr="00E63972">
              <w:t xml:space="preserve"> vlakdraaien (ruwbeitel)</w:t>
            </w:r>
          </w:p>
          <w:p w14:paraId="23F295C5" w14:textId="3C6DC277" w:rsidR="00E609D5" w:rsidRDefault="00DB75B9" w:rsidP="00C13A3B">
            <w:pPr>
              <w:pStyle w:val="opsomming"/>
              <w:numPr>
                <w:ilvl w:val="0"/>
                <w:numId w:val="5"/>
              </w:numPr>
            </w:pPr>
            <w:r>
              <w:t>l</w:t>
            </w:r>
            <w:r w:rsidR="00E609D5">
              <w:t>engte opmeten en op lengte draaien (</w:t>
            </w:r>
            <w:r w:rsidR="00D80997">
              <w:t xml:space="preserve">schuifmaat, </w:t>
            </w:r>
            <w:r w:rsidR="0084645A">
              <w:t>gebogen ruwbeitel</w:t>
            </w:r>
            <w:r w:rsidR="00E609D5">
              <w:t>)</w:t>
            </w:r>
          </w:p>
          <w:p w14:paraId="25E0F10D" w14:textId="63B5D27E" w:rsidR="00DB75B9" w:rsidRDefault="00DB75B9" w:rsidP="00C13A3B">
            <w:pPr>
              <w:pStyle w:val="opsomming"/>
              <w:numPr>
                <w:ilvl w:val="0"/>
                <w:numId w:val="5"/>
              </w:numPr>
            </w:pPr>
            <w:r>
              <w:t>kantje breken (</w:t>
            </w:r>
            <w:r w:rsidR="0084645A">
              <w:t>ruwbeitel</w:t>
            </w:r>
            <w:r>
              <w:t>)</w:t>
            </w:r>
          </w:p>
          <w:p w14:paraId="7B2AAE4C" w14:textId="554B81CC" w:rsidR="00E609D5" w:rsidRDefault="00DB75B9" w:rsidP="00C13A3B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="00E609D5">
              <w:t xml:space="preserve">at </w:t>
            </w:r>
            <w:r w:rsidR="00C13A3B" w:rsidRPr="00E63972">
              <w:t>Ø</w:t>
            </w:r>
            <w:r w:rsidR="00E609D5">
              <w:t>5,5 aftekenen en centeren (hoogteschuifmaat, hamer en centerpons of centerboor)</w:t>
            </w:r>
          </w:p>
          <w:p w14:paraId="12160AB0" w14:textId="1CA4EBDC" w:rsidR="00E609D5" w:rsidRDefault="00DB75B9" w:rsidP="00C13A3B">
            <w:pPr>
              <w:pStyle w:val="opsomming"/>
              <w:numPr>
                <w:ilvl w:val="0"/>
                <w:numId w:val="5"/>
              </w:numPr>
            </w:pPr>
            <w:r>
              <w:t>g</w:t>
            </w:r>
            <w:r w:rsidR="00E609D5">
              <w:t xml:space="preserve">at </w:t>
            </w:r>
            <w:r w:rsidR="00E609D5" w:rsidRPr="00E63972">
              <w:t>Ø</w:t>
            </w:r>
            <w:r w:rsidR="00E609D5">
              <w:t>5,5 boren</w:t>
            </w:r>
            <w:r w:rsidR="00421573">
              <w:t xml:space="preserve"> en afbramen</w:t>
            </w:r>
            <w:r w:rsidR="00E609D5">
              <w:t xml:space="preserve"> (boormachine, </w:t>
            </w:r>
            <w:r w:rsidR="00E609D5" w:rsidRPr="00E609D5">
              <w:t>boor Ø5,</w:t>
            </w:r>
            <w:r w:rsidR="00E609D5">
              <w:t>5</w:t>
            </w:r>
            <w:r w:rsidR="00421573">
              <w:t xml:space="preserve"> en verzinkboor</w:t>
            </w:r>
            <w:r w:rsidR="00E609D5">
              <w:t>)</w:t>
            </w:r>
          </w:p>
          <w:p w14:paraId="4D27303A" w14:textId="7DC22C53" w:rsidR="00C13A3B" w:rsidRPr="00E63972" w:rsidRDefault="00C13A3B" w:rsidP="00C13A3B">
            <w:pPr>
              <w:pStyle w:val="opsomming"/>
              <w:numPr>
                <w:ilvl w:val="0"/>
                <w:numId w:val="5"/>
              </w:numPr>
            </w:pPr>
            <w:r w:rsidRPr="00E63972">
              <w:t>eindcontrole (schuifmaat)</w:t>
            </w:r>
          </w:p>
          <w:p w14:paraId="6B38B92F" w14:textId="77777777" w:rsidR="002A2B32" w:rsidRPr="00276832" w:rsidRDefault="002A2B32" w:rsidP="00CE363B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highlight w:val="yellow"/>
              </w:rPr>
            </w:pPr>
          </w:p>
        </w:tc>
      </w:tr>
    </w:tbl>
    <w:p w14:paraId="67E53366" w14:textId="77777777" w:rsidR="00DB75B9" w:rsidRDefault="00DB75B9" w:rsidP="00E5756A">
      <w:pPr>
        <w:pStyle w:val="plattetekst"/>
        <w:rPr>
          <w:rFonts w:eastAsia="Calibri"/>
        </w:rPr>
      </w:pPr>
    </w:p>
    <w:p w14:paraId="4D08311B" w14:textId="77777777" w:rsidR="005A7026" w:rsidRDefault="005A7026" w:rsidP="00E5756A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DB75B9" w:rsidRPr="0060120C" w14:paraId="7025384B" w14:textId="77777777" w:rsidTr="00D347B5">
        <w:tc>
          <w:tcPr>
            <w:tcW w:w="3232" w:type="dxa"/>
            <w:shd w:val="clear" w:color="auto" w:fill="auto"/>
          </w:tcPr>
          <w:p w14:paraId="5EF1B402" w14:textId="06AED024" w:rsidR="00DB75B9" w:rsidRDefault="00DB75B9" w:rsidP="00D347B5">
            <w:pPr>
              <w:pStyle w:val="plattetekst"/>
            </w:pPr>
            <w:r w:rsidRPr="0060120C">
              <w:t xml:space="preserve">stuknummer </w:t>
            </w:r>
            <w:r>
              <w:t>7</w:t>
            </w:r>
          </w:p>
          <w:p w14:paraId="79939667" w14:textId="77777777" w:rsidR="00DB75B9" w:rsidRDefault="00DB75B9" w:rsidP="00D347B5">
            <w:pPr>
              <w:pStyle w:val="plattetekst"/>
            </w:pPr>
          </w:p>
          <w:p w14:paraId="2DFDD9EA" w14:textId="7FD262E3" w:rsidR="00DB75B9" w:rsidRDefault="00DB75B9" w:rsidP="00D347B5">
            <w:pPr>
              <w:pStyle w:val="plattetekst"/>
              <w:jc w:val="center"/>
            </w:pPr>
            <w:r w:rsidRPr="00DB75B9">
              <w:rPr>
                <w:noProof/>
              </w:rPr>
              <w:drawing>
                <wp:inline distT="0" distB="0" distL="0" distR="0" wp14:anchorId="45289F44" wp14:editId="4272D6D5">
                  <wp:extent cx="1829055" cy="1286054"/>
                  <wp:effectExtent l="0" t="0" r="0" b="9525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9055" cy="1286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9DC071" w14:textId="77777777" w:rsidR="00DB75B9" w:rsidRPr="0060120C" w:rsidRDefault="00DB75B9" w:rsidP="00D347B5">
            <w:pPr>
              <w:pStyle w:val="plattetekst"/>
              <w:jc w:val="center"/>
            </w:pPr>
          </w:p>
        </w:tc>
        <w:tc>
          <w:tcPr>
            <w:tcW w:w="6405" w:type="dxa"/>
            <w:shd w:val="clear" w:color="auto" w:fill="auto"/>
          </w:tcPr>
          <w:p w14:paraId="04ECB879" w14:textId="77777777" w:rsidR="00DB75B9" w:rsidRPr="00E609D5" w:rsidRDefault="00DB75B9" w:rsidP="00D347B5">
            <w:pPr>
              <w:pStyle w:val="opsomming"/>
              <w:numPr>
                <w:ilvl w:val="0"/>
                <w:numId w:val="5"/>
              </w:numPr>
            </w:pPr>
            <w:r w:rsidRPr="00E609D5">
              <w:t>maatcontrole uitgangsmateriaal (schuifmaat)</w:t>
            </w:r>
          </w:p>
          <w:p w14:paraId="086DB288" w14:textId="4C214E23" w:rsidR="00DB75B9" w:rsidRPr="00E609D5" w:rsidRDefault="00DB75B9" w:rsidP="00D347B5">
            <w:pPr>
              <w:pStyle w:val="opsomming"/>
              <w:numPr>
                <w:ilvl w:val="0"/>
                <w:numId w:val="5"/>
              </w:numPr>
            </w:pPr>
            <w:r w:rsidRPr="00E609D5">
              <w:t>afbramen (vijl)</w:t>
            </w:r>
          </w:p>
          <w:p w14:paraId="7366C433" w14:textId="7DB685B6" w:rsidR="00DB75B9" w:rsidRPr="00E609D5" w:rsidRDefault="00DB75B9" w:rsidP="00D347B5">
            <w:pPr>
              <w:pStyle w:val="opsomming"/>
              <w:numPr>
                <w:ilvl w:val="0"/>
                <w:numId w:val="5"/>
              </w:numPr>
            </w:pPr>
            <w:r>
              <w:t>gat aftekenen (h</w:t>
            </w:r>
            <w:r w:rsidRPr="00E609D5">
              <w:t>oogteschuifmaat, centerpons en hamer</w:t>
            </w:r>
            <w:r>
              <w:t xml:space="preserve"> of centerboor</w:t>
            </w:r>
            <w:r w:rsidRPr="00E609D5">
              <w:t>)</w:t>
            </w:r>
          </w:p>
          <w:p w14:paraId="4881CC97" w14:textId="480286C3" w:rsidR="00DB75B9" w:rsidRDefault="00DB75B9" w:rsidP="00D347B5">
            <w:pPr>
              <w:pStyle w:val="opsomming"/>
              <w:numPr>
                <w:ilvl w:val="0"/>
                <w:numId w:val="5"/>
              </w:numPr>
            </w:pPr>
            <w:r w:rsidRPr="00E609D5">
              <w:t>gat Ø5,</w:t>
            </w:r>
            <w:r>
              <w:t>5</w:t>
            </w:r>
            <w:r w:rsidRPr="00E609D5">
              <w:t xml:space="preserve"> boren (boormachine, boor Ø5</w:t>
            </w:r>
            <w:r>
              <w:t>,5</w:t>
            </w:r>
            <w:r w:rsidRPr="00E609D5">
              <w:t>)</w:t>
            </w:r>
          </w:p>
          <w:p w14:paraId="23F8BD62" w14:textId="2D472DC6" w:rsidR="00DB75B9" w:rsidRPr="00E609D5" w:rsidRDefault="00DB75B9" w:rsidP="00D347B5">
            <w:pPr>
              <w:pStyle w:val="opsomming"/>
              <w:numPr>
                <w:ilvl w:val="0"/>
                <w:numId w:val="5"/>
              </w:numPr>
            </w:pPr>
            <w:r>
              <w:t>gat verzinken</w:t>
            </w:r>
            <w:r w:rsidR="00421573">
              <w:t xml:space="preserve"> en afbramen</w:t>
            </w:r>
            <w:r>
              <w:t xml:space="preserve"> (vlakverzinkboor voor M5</w:t>
            </w:r>
            <w:r w:rsidR="00421573">
              <w:t xml:space="preserve"> en verzinkboor</w:t>
            </w:r>
            <w:r>
              <w:t>)</w:t>
            </w:r>
          </w:p>
          <w:p w14:paraId="32C2A448" w14:textId="76575657" w:rsidR="00DB75B9" w:rsidRPr="002616EF" w:rsidRDefault="00DB75B9" w:rsidP="002616EF">
            <w:pPr>
              <w:pStyle w:val="opsomming"/>
              <w:numPr>
                <w:ilvl w:val="0"/>
                <w:numId w:val="5"/>
              </w:numPr>
            </w:pPr>
            <w:r w:rsidRPr="00E609D5">
              <w:t>eindcontrole (schuifmaat)</w:t>
            </w:r>
          </w:p>
        </w:tc>
      </w:tr>
    </w:tbl>
    <w:p w14:paraId="6FA25172" w14:textId="6806CCA1" w:rsidR="002A2B32" w:rsidRDefault="00A668D1" w:rsidP="00E5756A">
      <w:pPr>
        <w:pStyle w:val="plattetekst"/>
        <w:rPr>
          <w:rFonts w:eastAsia="Calibri"/>
        </w:rPr>
      </w:pPr>
      <w:r>
        <w:rPr>
          <w:rFonts w:eastAsia="Calibr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0466FA" wp14:editId="7F2A50BB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EF71EC" w14:textId="77777777" w:rsidR="00B41CED" w:rsidRDefault="00B41CED">
                            <w:pPr>
                              <w:jc w:val="right"/>
                            </w:pPr>
                            <w:r>
                              <w:rPr>
                                <w:sz w:val="16"/>
                              </w:rPr>
                              <w:t xml:space="preserve">einde </w:t>
                            </w:r>
                            <w:r>
                              <w:rPr>
                                <w:sz w:val="16"/>
                              </w:rPr>
                              <w:fldChar w:fldCharType="begin"/>
                            </w:r>
                            <w:r>
                              <w:rPr>
                                <w:sz w:val="16"/>
                              </w:rPr>
                              <w:instrText xml:space="preserve"> ADVANCE \d 1 </w:instrText>
                            </w:r>
                            <w:r>
                              <w:rPr>
                                <w:sz w:val="16"/>
                              </w:rPr>
                              <w:fldChar w:fldCharType="end"/>
                            </w:r>
                            <w:r>
                              <w:rPr>
                                <w:rFonts w:ascii="Wingdings" w:eastAsia="Wingdings" w:hAnsi="Wingdings" w:cs="Wingdings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0466F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70.25pt;margin-top:777.35pt;width:180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xVH8QEAAMo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" stroked="f">
                <v:textbox>
                  <w:txbxContent>
                    <w:p w14:paraId="0CEF71EC" w14:textId="77777777" w:rsidR="00B41CED" w:rsidRDefault="00B41CED">
                      <w:pPr>
                        <w:jc w:val="right"/>
                      </w:pPr>
                      <w:r>
                        <w:rPr>
                          <w:sz w:val="16"/>
                        </w:rPr>
                        <w:t xml:space="preserve">einde </w:t>
                      </w:r>
                      <w:r>
                        <w:rPr>
                          <w:sz w:val="16"/>
                        </w:rPr>
                        <w:fldChar w:fldCharType="begin"/>
                      </w:r>
                      <w:r>
                        <w:rPr>
                          <w:sz w:val="16"/>
                        </w:rPr>
                        <w:instrText xml:space="preserve"> ADVANCE \d 1 </w:instrText>
                      </w:r>
                      <w:r>
                        <w:rPr>
                          <w:sz w:val="16"/>
                        </w:rPr>
                        <w:fldChar w:fldCharType="end"/>
                      </w:r>
                      <w:r>
                        <w:rPr>
                          <w:rFonts w:ascii="Wingdings" w:eastAsia="Wingdings" w:hAnsi="Wingdings" w:cs="Wingdings"/>
                        </w:rPr>
                        <w:t>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2A2B32" w:rsidSect="009D75B0"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8F5114" w14:textId="77777777" w:rsidR="00EB7575" w:rsidRDefault="00EB7575">
      <w:r>
        <w:separator/>
      </w:r>
    </w:p>
  </w:endnote>
  <w:endnote w:type="continuationSeparator" w:id="0">
    <w:p w14:paraId="5B5CA280" w14:textId="77777777" w:rsidR="00EB7575" w:rsidRDefault="00EB7575">
      <w:r>
        <w:continuationSeparator/>
      </w:r>
    </w:p>
  </w:endnote>
  <w:endnote w:type="continuationNotice" w:id="1">
    <w:p w14:paraId="34E2EE09" w14:textId="77777777" w:rsidR="00EB7575" w:rsidRDefault="00EB757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1A176BE-AD7B-43BB-BBD6-FA5221277DD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E22F612-9578-45AB-AD8D-D83B3727FD1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C97A313B-48AB-4847-9EF7-7C73DAAFB6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7BB05E05" w:rsidR="00540997" w:rsidRPr="00540997" w:rsidRDefault="00F53C44" w:rsidP="00540997">
    <w:pPr>
      <w:pStyle w:val="Voettekst0"/>
    </w:pPr>
    <w:r w:rsidRPr="00F53C44">
      <w:rPr>
        <w:rStyle w:val="sdu"/>
      </w:rPr>
      <w:t>v</w:t>
    </w:r>
    <w:r w:rsidR="006613B5">
      <w:rPr>
        <w:rStyle w:val="sdu"/>
      </w:rPr>
      <w:t>b</w:t>
    </w:r>
    <w:r w:rsidRPr="00F53C44">
      <w:rPr>
        <w:rStyle w:val="sdu"/>
      </w:rPr>
      <w:t>_bijlage_bb.docx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623D0" w14:textId="76B5555E" w:rsidR="00C375B6" w:rsidRPr="00D04AE3" w:rsidRDefault="00A668D1" w:rsidP="00D04AE3">
    <w:pPr>
      <w:pStyle w:val="Voettekst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8C9797C" wp14:editId="33B30AE2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46495E" w14:textId="4AD5352C" w:rsidR="00C375B6" w:rsidRDefault="00C375B6">
                          <w:pPr>
                            <w:pStyle w:val="voettekst"/>
                          </w:pPr>
                          <w:r>
                            <w:rPr>
                              <w:rStyle w:val="sdu"/>
                            </w:rPr>
                            <w:tab/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PAGE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  <w:r>
                            <w:rPr>
                              <w:rStyle w:val="pagnr"/>
                            </w:rPr>
                            <w:t xml:space="preserve"> / </w:t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C9797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56.7pt;margin-top:779.65pt;width:481.9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0446495E" w14:textId="4AD5352C" w:rsidR="00C375B6" w:rsidRDefault="00C375B6">
                    <w:pPr>
                      <w:pStyle w:val="voettekst"/>
                    </w:pPr>
                    <w:r>
                      <w:rPr>
                        <w:rStyle w:val="sdu"/>
                      </w:rPr>
                      <w:tab/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PAGE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  <w:r>
                      <w:rPr>
                        <w:rStyle w:val="pagnr"/>
                      </w:rPr>
                      <w:t xml:space="preserve"> / </w:t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NUMPAGES   \* MERGEFORMAT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00A2D2" w14:textId="77777777" w:rsidR="00EB7575" w:rsidRDefault="00EB7575">
      <w:r>
        <w:separator/>
      </w:r>
    </w:p>
  </w:footnote>
  <w:footnote w:type="continuationSeparator" w:id="0">
    <w:p w14:paraId="23B2B12D" w14:textId="77777777" w:rsidR="00EB7575" w:rsidRDefault="00EB7575">
      <w:r>
        <w:continuationSeparator/>
      </w:r>
    </w:p>
  </w:footnote>
  <w:footnote w:type="continuationNotice" w:id="1">
    <w:p w14:paraId="5C7CF6F4" w14:textId="77777777" w:rsidR="00EB7575" w:rsidRDefault="00EB757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CE363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36063F6"/>
    <w:multiLevelType w:val="multilevel"/>
    <w:tmpl w:val="27403D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392E6727"/>
    <w:multiLevelType w:val="multilevel"/>
    <w:tmpl w:val="442A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639C3280"/>
    <w:multiLevelType w:val="multilevel"/>
    <w:tmpl w:val="41B419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661805D3"/>
    <w:multiLevelType w:val="multilevel"/>
    <w:tmpl w:val="455A23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43044298">
    <w:abstractNumId w:val="0"/>
  </w:num>
  <w:num w:numId="2" w16cid:durableId="1195921090">
    <w:abstractNumId w:val="8"/>
  </w:num>
  <w:num w:numId="3" w16cid:durableId="1025404327">
    <w:abstractNumId w:val="7"/>
  </w:num>
  <w:num w:numId="4" w16cid:durableId="306593977">
    <w:abstractNumId w:val="3"/>
  </w:num>
  <w:num w:numId="5" w16cid:durableId="157576040">
    <w:abstractNumId w:val="2"/>
  </w:num>
  <w:num w:numId="6" w16cid:durableId="1231425876">
    <w:abstractNumId w:val="2"/>
  </w:num>
  <w:num w:numId="7" w16cid:durableId="1027216676">
    <w:abstractNumId w:val="9"/>
  </w:num>
  <w:num w:numId="8" w16cid:durableId="770442548">
    <w:abstractNumId w:val="10"/>
  </w:num>
  <w:num w:numId="9" w16cid:durableId="2087143317">
    <w:abstractNumId w:val="2"/>
  </w:num>
  <w:num w:numId="10" w16cid:durableId="249966743">
    <w:abstractNumId w:val="11"/>
  </w:num>
  <w:num w:numId="11" w16cid:durableId="1498111406">
    <w:abstractNumId w:val="4"/>
  </w:num>
  <w:num w:numId="12" w16cid:durableId="398133599">
    <w:abstractNumId w:val="6"/>
  </w:num>
  <w:num w:numId="13" w16cid:durableId="2054385382">
    <w:abstractNumId w:val="12"/>
  </w:num>
  <w:num w:numId="14" w16cid:durableId="2075812949">
    <w:abstractNumId w:val="2"/>
  </w:num>
  <w:num w:numId="15" w16cid:durableId="917203881">
    <w:abstractNumId w:val="5"/>
  </w:num>
  <w:num w:numId="16" w16cid:durableId="810515046">
    <w:abstractNumId w:val="2"/>
  </w:num>
  <w:num w:numId="17" w16cid:durableId="1106655418">
    <w:abstractNumId w:val="13"/>
  </w:num>
  <w:num w:numId="18" w16cid:durableId="1809587410">
    <w:abstractNumId w:val="2"/>
  </w:num>
  <w:num w:numId="19" w16cid:durableId="1563635613">
    <w:abstractNumId w:val="2"/>
  </w:num>
  <w:num w:numId="20" w16cid:durableId="1022393496">
    <w:abstractNumId w:val="2"/>
  </w:num>
  <w:num w:numId="21" w16cid:durableId="1425877845">
    <w:abstractNumId w:val="2"/>
  </w:num>
  <w:num w:numId="22" w16cid:durableId="992099126">
    <w:abstractNumId w:val="10"/>
  </w:num>
  <w:num w:numId="23" w16cid:durableId="228343701">
    <w:abstractNumId w:val="10"/>
  </w:num>
  <w:num w:numId="24" w16cid:durableId="475951744">
    <w:abstractNumId w:val="10"/>
  </w:num>
  <w:num w:numId="25" w16cid:durableId="1235118788">
    <w:abstractNumId w:val="10"/>
  </w:num>
  <w:num w:numId="26" w16cid:durableId="1034698873">
    <w:abstractNumId w:val="10"/>
  </w:num>
  <w:num w:numId="27" w16cid:durableId="1628393686">
    <w:abstractNumId w:val="10"/>
  </w:num>
  <w:num w:numId="28" w16cid:durableId="729957243">
    <w:abstractNumId w:val="2"/>
  </w:num>
  <w:num w:numId="29" w16cid:durableId="1760638959">
    <w:abstractNumId w:val="2"/>
  </w:num>
  <w:num w:numId="30" w16cid:durableId="576477020">
    <w:abstractNumId w:val="2"/>
  </w:num>
  <w:num w:numId="31" w16cid:durableId="1320307508">
    <w:abstractNumId w:val="2"/>
  </w:num>
  <w:num w:numId="32" w16cid:durableId="430204357">
    <w:abstractNumId w:val="2"/>
  </w:num>
  <w:num w:numId="33" w16cid:durableId="2072846573">
    <w:abstractNumId w:val="2"/>
  </w:num>
  <w:num w:numId="34" w16cid:durableId="1935671797">
    <w:abstractNumId w:val="2"/>
  </w:num>
  <w:num w:numId="35" w16cid:durableId="1559167319">
    <w:abstractNumId w:val="2"/>
  </w:num>
  <w:num w:numId="36" w16cid:durableId="1161391302">
    <w:abstractNumId w:val="2"/>
  </w:num>
  <w:num w:numId="37" w16cid:durableId="10225931">
    <w:abstractNumId w:val="2"/>
  </w:num>
  <w:num w:numId="38" w16cid:durableId="515926195">
    <w:abstractNumId w:val="2"/>
  </w:num>
  <w:num w:numId="39" w16cid:durableId="559022980">
    <w:abstractNumId w:val="2"/>
  </w:num>
  <w:num w:numId="40" w16cid:durableId="1893227008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B09"/>
    <w:rsid w:val="00004F06"/>
    <w:rsid w:val="0001001D"/>
    <w:rsid w:val="00010536"/>
    <w:rsid w:val="00010B7B"/>
    <w:rsid w:val="00011A56"/>
    <w:rsid w:val="0001492D"/>
    <w:rsid w:val="0002051A"/>
    <w:rsid w:val="0002506D"/>
    <w:rsid w:val="00031DDE"/>
    <w:rsid w:val="00042555"/>
    <w:rsid w:val="00042F23"/>
    <w:rsid w:val="000439DA"/>
    <w:rsid w:val="000439EB"/>
    <w:rsid w:val="000443EE"/>
    <w:rsid w:val="00044C2D"/>
    <w:rsid w:val="00047E2B"/>
    <w:rsid w:val="00052330"/>
    <w:rsid w:val="00061253"/>
    <w:rsid w:val="00061C7C"/>
    <w:rsid w:val="00062121"/>
    <w:rsid w:val="000676A7"/>
    <w:rsid w:val="0007134D"/>
    <w:rsid w:val="00073242"/>
    <w:rsid w:val="00077B22"/>
    <w:rsid w:val="00083110"/>
    <w:rsid w:val="000A65A5"/>
    <w:rsid w:val="000C3525"/>
    <w:rsid w:val="000C5AFE"/>
    <w:rsid w:val="000C6C75"/>
    <w:rsid w:val="000C79CC"/>
    <w:rsid w:val="000D00B1"/>
    <w:rsid w:val="000D78CB"/>
    <w:rsid w:val="000D7F35"/>
    <w:rsid w:val="000E0253"/>
    <w:rsid w:val="000F78D2"/>
    <w:rsid w:val="00111A11"/>
    <w:rsid w:val="00122901"/>
    <w:rsid w:val="0012540A"/>
    <w:rsid w:val="001310F2"/>
    <w:rsid w:val="001315F1"/>
    <w:rsid w:val="001408DF"/>
    <w:rsid w:val="001418EA"/>
    <w:rsid w:val="00142103"/>
    <w:rsid w:val="00144B4D"/>
    <w:rsid w:val="0015753A"/>
    <w:rsid w:val="001632C9"/>
    <w:rsid w:val="001756FA"/>
    <w:rsid w:val="00175D93"/>
    <w:rsid w:val="0017611D"/>
    <w:rsid w:val="001803CE"/>
    <w:rsid w:val="001836C0"/>
    <w:rsid w:val="00186095"/>
    <w:rsid w:val="00193974"/>
    <w:rsid w:val="00196C1A"/>
    <w:rsid w:val="00196EF3"/>
    <w:rsid w:val="001B20DF"/>
    <w:rsid w:val="001B3CBA"/>
    <w:rsid w:val="001B4A8D"/>
    <w:rsid w:val="001C2F99"/>
    <w:rsid w:val="001C59D6"/>
    <w:rsid w:val="001D019D"/>
    <w:rsid w:val="001D6853"/>
    <w:rsid w:val="001D7423"/>
    <w:rsid w:val="001E0279"/>
    <w:rsid w:val="001E3C5A"/>
    <w:rsid w:val="001E5061"/>
    <w:rsid w:val="00211180"/>
    <w:rsid w:val="002125AE"/>
    <w:rsid w:val="00242B53"/>
    <w:rsid w:val="00243FF8"/>
    <w:rsid w:val="0024714C"/>
    <w:rsid w:val="00247B92"/>
    <w:rsid w:val="0025336C"/>
    <w:rsid w:val="002548A3"/>
    <w:rsid w:val="00256940"/>
    <w:rsid w:val="0026049B"/>
    <w:rsid w:val="002616EF"/>
    <w:rsid w:val="00263338"/>
    <w:rsid w:val="002650F5"/>
    <w:rsid w:val="002675FF"/>
    <w:rsid w:val="00276832"/>
    <w:rsid w:val="00291C1E"/>
    <w:rsid w:val="0029506F"/>
    <w:rsid w:val="00297BB2"/>
    <w:rsid w:val="002A2B32"/>
    <w:rsid w:val="002A5068"/>
    <w:rsid w:val="002B108A"/>
    <w:rsid w:val="002C3A6E"/>
    <w:rsid w:val="002D394A"/>
    <w:rsid w:val="002D6BB5"/>
    <w:rsid w:val="002E2362"/>
    <w:rsid w:val="002E7919"/>
    <w:rsid w:val="002E7D59"/>
    <w:rsid w:val="002F7719"/>
    <w:rsid w:val="00301B12"/>
    <w:rsid w:val="00302D2A"/>
    <w:rsid w:val="003033E7"/>
    <w:rsid w:val="00307FCA"/>
    <w:rsid w:val="00314C78"/>
    <w:rsid w:val="003311FC"/>
    <w:rsid w:val="003336B0"/>
    <w:rsid w:val="003371F8"/>
    <w:rsid w:val="00346FE1"/>
    <w:rsid w:val="00354DAD"/>
    <w:rsid w:val="00355D7C"/>
    <w:rsid w:val="00356725"/>
    <w:rsid w:val="00357EAF"/>
    <w:rsid w:val="0036090E"/>
    <w:rsid w:val="003636AF"/>
    <w:rsid w:val="003730B9"/>
    <w:rsid w:val="00376961"/>
    <w:rsid w:val="00376CA0"/>
    <w:rsid w:val="00381D68"/>
    <w:rsid w:val="00386223"/>
    <w:rsid w:val="00387C58"/>
    <w:rsid w:val="003952AC"/>
    <w:rsid w:val="003A09FB"/>
    <w:rsid w:val="003A6CF6"/>
    <w:rsid w:val="003B5678"/>
    <w:rsid w:val="003D50B1"/>
    <w:rsid w:val="003E6C88"/>
    <w:rsid w:val="003E6E22"/>
    <w:rsid w:val="003E7707"/>
    <w:rsid w:val="003F29BD"/>
    <w:rsid w:val="003F5312"/>
    <w:rsid w:val="003F57CB"/>
    <w:rsid w:val="003F5C9B"/>
    <w:rsid w:val="00403EA7"/>
    <w:rsid w:val="004072DD"/>
    <w:rsid w:val="004103C1"/>
    <w:rsid w:val="0041098A"/>
    <w:rsid w:val="00414448"/>
    <w:rsid w:val="00416DF4"/>
    <w:rsid w:val="00421573"/>
    <w:rsid w:val="0042692E"/>
    <w:rsid w:val="004324D4"/>
    <w:rsid w:val="00434643"/>
    <w:rsid w:val="004349E1"/>
    <w:rsid w:val="004365FF"/>
    <w:rsid w:val="00443A87"/>
    <w:rsid w:val="00444D3B"/>
    <w:rsid w:val="00445432"/>
    <w:rsid w:val="00451126"/>
    <w:rsid w:val="00453A6E"/>
    <w:rsid w:val="0046260B"/>
    <w:rsid w:val="004629B3"/>
    <w:rsid w:val="004631A4"/>
    <w:rsid w:val="00467B5E"/>
    <w:rsid w:val="00472D61"/>
    <w:rsid w:val="00475A96"/>
    <w:rsid w:val="00482B9E"/>
    <w:rsid w:val="00485E45"/>
    <w:rsid w:val="00487389"/>
    <w:rsid w:val="004939DF"/>
    <w:rsid w:val="00494B3C"/>
    <w:rsid w:val="00496A6C"/>
    <w:rsid w:val="004A00A0"/>
    <w:rsid w:val="004A2903"/>
    <w:rsid w:val="004A32B8"/>
    <w:rsid w:val="004A7B87"/>
    <w:rsid w:val="004D768D"/>
    <w:rsid w:val="004E1E8B"/>
    <w:rsid w:val="004E2B5F"/>
    <w:rsid w:val="004E5F43"/>
    <w:rsid w:val="004E74A7"/>
    <w:rsid w:val="004E7F9F"/>
    <w:rsid w:val="004F0207"/>
    <w:rsid w:val="004F1442"/>
    <w:rsid w:val="004F2EE7"/>
    <w:rsid w:val="004F32A2"/>
    <w:rsid w:val="004F436C"/>
    <w:rsid w:val="004F6D53"/>
    <w:rsid w:val="00510671"/>
    <w:rsid w:val="00510B4A"/>
    <w:rsid w:val="00510DCA"/>
    <w:rsid w:val="00513A4B"/>
    <w:rsid w:val="005152F9"/>
    <w:rsid w:val="00516233"/>
    <w:rsid w:val="0052009A"/>
    <w:rsid w:val="00521DC8"/>
    <w:rsid w:val="005240AB"/>
    <w:rsid w:val="00526245"/>
    <w:rsid w:val="00526D4C"/>
    <w:rsid w:val="005329AA"/>
    <w:rsid w:val="005335E1"/>
    <w:rsid w:val="00540298"/>
    <w:rsid w:val="00540997"/>
    <w:rsid w:val="00546191"/>
    <w:rsid w:val="005509AB"/>
    <w:rsid w:val="00562A59"/>
    <w:rsid w:val="005700B5"/>
    <w:rsid w:val="00576C47"/>
    <w:rsid w:val="00585BA9"/>
    <w:rsid w:val="00585FEA"/>
    <w:rsid w:val="00590DAE"/>
    <w:rsid w:val="005948E9"/>
    <w:rsid w:val="005A1D0C"/>
    <w:rsid w:val="005A1DA0"/>
    <w:rsid w:val="005A415F"/>
    <w:rsid w:val="005A7026"/>
    <w:rsid w:val="005B0B77"/>
    <w:rsid w:val="005B17BC"/>
    <w:rsid w:val="005B32BB"/>
    <w:rsid w:val="005B6E6B"/>
    <w:rsid w:val="005C02F7"/>
    <w:rsid w:val="005C2094"/>
    <w:rsid w:val="005D11BE"/>
    <w:rsid w:val="005D2850"/>
    <w:rsid w:val="005D47B6"/>
    <w:rsid w:val="005D5694"/>
    <w:rsid w:val="005F26F8"/>
    <w:rsid w:val="005F7E40"/>
    <w:rsid w:val="00601662"/>
    <w:rsid w:val="006168F0"/>
    <w:rsid w:val="00623CBD"/>
    <w:rsid w:val="00625BB4"/>
    <w:rsid w:val="006267A1"/>
    <w:rsid w:val="00627501"/>
    <w:rsid w:val="00630062"/>
    <w:rsid w:val="006303D8"/>
    <w:rsid w:val="00635720"/>
    <w:rsid w:val="006430AE"/>
    <w:rsid w:val="00644E6F"/>
    <w:rsid w:val="006475A6"/>
    <w:rsid w:val="00656877"/>
    <w:rsid w:val="00657780"/>
    <w:rsid w:val="00657CFA"/>
    <w:rsid w:val="00660F21"/>
    <w:rsid w:val="006613B5"/>
    <w:rsid w:val="00664AAD"/>
    <w:rsid w:val="006655E5"/>
    <w:rsid w:val="00665F41"/>
    <w:rsid w:val="00667C46"/>
    <w:rsid w:val="00674B1B"/>
    <w:rsid w:val="00675075"/>
    <w:rsid w:val="006765D0"/>
    <w:rsid w:val="00682BF3"/>
    <w:rsid w:val="00692D6C"/>
    <w:rsid w:val="006A55C3"/>
    <w:rsid w:val="006A5F34"/>
    <w:rsid w:val="006A6AC9"/>
    <w:rsid w:val="006B01B5"/>
    <w:rsid w:val="006B2D8B"/>
    <w:rsid w:val="006B42A1"/>
    <w:rsid w:val="006C4083"/>
    <w:rsid w:val="006C453C"/>
    <w:rsid w:val="006C6304"/>
    <w:rsid w:val="006D52BA"/>
    <w:rsid w:val="006E32EF"/>
    <w:rsid w:val="006F19DD"/>
    <w:rsid w:val="006F1A1B"/>
    <w:rsid w:val="006F4E10"/>
    <w:rsid w:val="0070322A"/>
    <w:rsid w:val="00703729"/>
    <w:rsid w:val="007073C1"/>
    <w:rsid w:val="0071376D"/>
    <w:rsid w:val="007167E0"/>
    <w:rsid w:val="00730372"/>
    <w:rsid w:val="007351DA"/>
    <w:rsid w:val="00735927"/>
    <w:rsid w:val="00735EAE"/>
    <w:rsid w:val="007467D8"/>
    <w:rsid w:val="007542E7"/>
    <w:rsid w:val="007602AB"/>
    <w:rsid w:val="00770A5D"/>
    <w:rsid w:val="00771619"/>
    <w:rsid w:val="00771C4A"/>
    <w:rsid w:val="00784AC0"/>
    <w:rsid w:val="00786792"/>
    <w:rsid w:val="00794ED5"/>
    <w:rsid w:val="007A62EA"/>
    <w:rsid w:val="007B045B"/>
    <w:rsid w:val="007B09C8"/>
    <w:rsid w:val="007B15B3"/>
    <w:rsid w:val="007B56A4"/>
    <w:rsid w:val="007B701D"/>
    <w:rsid w:val="007C31D6"/>
    <w:rsid w:val="007F0708"/>
    <w:rsid w:val="007F4906"/>
    <w:rsid w:val="007F54EF"/>
    <w:rsid w:val="00801FEA"/>
    <w:rsid w:val="008150E0"/>
    <w:rsid w:val="00823BF0"/>
    <w:rsid w:val="00824936"/>
    <w:rsid w:val="00824B08"/>
    <w:rsid w:val="00824F0F"/>
    <w:rsid w:val="0082675F"/>
    <w:rsid w:val="00834D0B"/>
    <w:rsid w:val="008423DC"/>
    <w:rsid w:val="0084645A"/>
    <w:rsid w:val="008478AD"/>
    <w:rsid w:val="00850730"/>
    <w:rsid w:val="008571BC"/>
    <w:rsid w:val="0086508F"/>
    <w:rsid w:val="00865381"/>
    <w:rsid w:val="008721BA"/>
    <w:rsid w:val="00874F45"/>
    <w:rsid w:val="00882086"/>
    <w:rsid w:val="00884DB6"/>
    <w:rsid w:val="00892094"/>
    <w:rsid w:val="008962A0"/>
    <w:rsid w:val="008A3B7B"/>
    <w:rsid w:val="008A6E9A"/>
    <w:rsid w:val="008B05F7"/>
    <w:rsid w:val="008B334A"/>
    <w:rsid w:val="008B35BD"/>
    <w:rsid w:val="008B7148"/>
    <w:rsid w:val="008C2A43"/>
    <w:rsid w:val="008F1DDC"/>
    <w:rsid w:val="008F3AC8"/>
    <w:rsid w:val="008F5394"/>
    <w:rsid w:val="008F64E2"/>
    <w:rsid w:val="009029FE"/>
    <w:rsid w:val="0091249E"/>
    <w:rsid w:val="00915B26"/>
    <w:rsid w:val="0091683D"/>
    <w:rsid w:val="00916DBB"/>
    <w:rsid w:val="009216C2"/>
    <w:rsid w:val="00926B8B"/>
    <w:rsid w:val="00934726"/>
    <w:rsid w:val="00935DE8"/>
    <w:rsid w:val="00942C81"/>
    <w:rsid w:val="00945048"/>
    <w:rsid w:val="00954DD3"/>
    <w:rsid w:val="0095503D"/>
    <w:rsid w:val="00997CBE"/>
    <w:rsid w:val="009A35A0"/>
    <w:rsid w:val="009A414B"/>
    <w:rsid w:val="009C0076"/>
    <w:rsid w:val="009C72F8"/>
    <w:rsid w:val="009D24E5"/>
    <w:rsid w:val="009D75B0"/>
    <w:rsid w:val="009E6034"/>
    <w:rsid w:val="009E63E7"/>
    <w:rsid w:val="009F0D31"/>
    <w:rsid w:val="009F5A65"/>
    <w:rsid w:val="009F7570"/>
    <w:rsid w:val="00A005EE"/>
    <w:rsid w:val="00A01992"/>
    <w:rsid w:val="00A051C6"/>
    <w:rsid w:val="00A132E9"/>
    <w:rsid w:val="00A15468"/>
    <w:rsid w:val="00A17761"/>
    <w:rsid w:val="00A23F28"/>
    <w:rsid w:val="00A3561A"/>
    <w:rsid w:val="00A40628"/>
    <w:rsid w:val="00A408B1"/>
    <w:rsid w:val="00A5332A"/>
    <w:rsid w:val="00A56599"/>
    <w:rsid w:val="00A576B1"/>
    <w:rsid w:val="00A57F1B"/>
    <w:rsid w:val="00A635F9"/>
    <w:rsid w:val="00A637DD"/>
    <w:rsid w:val="00A65D04"/>
    <w:rsid w:val="00A665D2"/>
    <w:rsid w:val="00A668D1"/>
    <w:rsid w:val="00A73362"/>
    <w:rsid w:val="00A81E1B"/>
    <w:rsid w:val="00A840B8"/>
    <w:rsid w:val="00A908E8"/>
    <w:rsid w:val="00A9109D"/>
    <w:rsid w:val="00AA5D8D"/>
    <w:rsid w:val="00AA68A0"/>
    <w:rsid w:val="00AC0B2C"/>
    <w:rsid w:val="00AC2423"/>
    <w:rsid w:val="00AC2E6B"/>
    <w:rsid w:val="00AC33D8"/>
    <w:rsid w:val="00AC3FE3"/>
    <w:rsid w:val="00AC6002"/>
    <w:rsid w:val="00AD671E"/>
    <w:rsid w:val="00AD754B"/>
    <w:rsid w:val="00AE68FF"/>
    <w:rsid w:val="00AF01B5"/>
    <w:rsid w:val="00AF06DF"/>
    <w:rsid w:val="00B00191"/>
    <w:rsid w:val="00B12BE9"/>
    <w:rsid w:val="00B12C08"/>
    <w:rsid w:val="00B14516"/>
    <w:rsid w:val="00B1679D"/>
    <w:rsid w:val="00B226B8"/>
    <w:rsid w:val="00B25499"/>
    <w:rsid w:val="00B356C2"/>
    <w:rsid w:val="00B361A1"/>
    <w:rsid w:val="00B365C3"/>
    <w:rsid w:val="00B36A3C"/>
    <w:rsid w:val="00B37371"/>
    <w:rsid w:val="00B37855"/>
    <w:rsid w:val="00B41CED"/>
    <w:rsid w:val="00B44530"/>
    <w:rsid w:val="00B45D12"/>
    <w:rsid w:val="00B4651A"/>
    <w:rsid w:val="00B539BE"/>
    <w:rsid w:val="00B562AE"/>
    <w:rsid w:val="00B7016E"/>
    <w:rsid w:val="00B76A29"/>
    <w:rsid w:val="00B80E31"/>
    <w:rsid w:val="00B83E29"/>
    <w:rsid w:val="00B93055"/>
    <w:rsid w:val="00B934D6"/>
    <w:rsid w:val="00B93C85"/>
    <w:rsid w:val="00B957DB"/>
    <w:rsid w:val="00B97F1A"/>
    <w:rsid w:val="00BB04FA"/>
    <w:rsid w:val="00BB252B"/>
    <w:rsid w:val="00BB553E"/>
    <w:rsid w:val="00BC3B52"/>
    <w:rsid w:val="00BC542B"/>
    <w:rsid w:val="00BC7913"/>
    <w:rsid w:val="00BE343C"/>
    <w:rsid w:val="00BF0135"/>
    <w:rsid w:val="00BF1A1E"/>
    <w:rsid w:val="00C028B1"/>
    <w:rsid w:val="00C05342"/>
    <w:rsid w:val="00C05443"/>
    <w:rsid w:val="00C108EA"/>
    <w:rsid w:val="00C10F7B"/>
    <w:rsid w:val="00C11BCC"/>
    <w:rsid w:val="00C13A3B"/>
    <w:rsid w:val="00C16501"/>
    <w:rsid w:val="00C17AD7"/>
    <w:rsid w:val="00C238F2"/>
    <w:rsid w:val="00C25082"/>
    <w:rsid w:val="00C27D0B"/>
    <w:rsid w:val="00C27E7D"/>
    <w:rsid w:val="00C3045B"/>
    <w:rsid w:val="00C333D4"/>
    <w:rsid w:val="00C35BD0"/>
    <w:rsid w:val="00C36122"/>
    <w:rsid w:val="00C375B6"/>
    <w:rsid w:val="00C55CB5"/>
    <w:rsid w:val="00C658F6"/>
    <w:rsid w:val="00C74C94"/>
    <w:rsid w:val="00C83919"/>
    <w:rsid w:val="00C91D2A"/>
    <w:rsid w:val="00C9211A"/>
    <w:rsid w:val="00C97DA9"/>
    <w:rsid w:val="00CA22EE"/>
    <w:rsid w:val="00CA4320"/>
    <w:rsid w:val="00CA5A7C"/>
    <w:rsid w:val="00CA6CEC"/>
    <w:rsid w:val="00CA6EEC"/>
    <w:rsid w:val="00CB7DEB"/>
    <w:rsid w:val="00CC6290"/>
    <w:rsid w:val="00CD43F1"/>
    <w:rsid w:val="00CD5E9B"/>
    <w:rsid w:val="00CE1799"/>
    <w:rsid w:val="00CE2A11"/>
    <w:rsid w:val="00CE363B"/>
    <w:rsid w:val="00CE5851"/>
    <w:rsid w:val="00CE6DE2"/>
    <w:rsid w:val="00D025AE"/>
    <w:rsid w:val="00D03CCC"/>
    <w:rsid w:val="00D04ADC"/>
    <w:rsid w:val="00D04AE3"/>
    <w:rsid w:val="00D069C7"/>
    <w:rsid w:val="00D1079B"/>
    <w:rsid w:val="00D14FAB"/>
    <w:rsid w:val="00D1764F"/>
    <w:rsid w:val="00D23A07"/>
    <w:rsid w:val="00D23CE4"/>
    <w:rsid w:val="00D40053"/>
    <w:rsid w:val="00D40AC7"/>
    <w:rsid w:val="00D44840"/>
    <w:rsid w:val="00D458E6"/>
    <w:rsid w:val="00D461F0"/>
    <w:rsid w:val="00D47B9F"/>
    <w:rsid w:val="00D537A3"/>
    <w:rsid w:val="00D609B5"/>
    <w:rsid w:val="00D6179B"/>
    <w:rsid w:val="00D7104B"/>
    <w:rsid w:val="00D7137C"/>
    <w:rsid w:val="00D73009"/>
    <w:rsid w:val="00D76593"/>
    <w:rsid w:val="00D80997"/>
    <w:rsid w:val="00D820A4"/>
    <w:rsid w:val="00D84B90"/>
    <w:rsid w:val="00D86D52"/>
    <w:rsid w:val="00D87C05"/>
    <w:rsid w:val="00D91BC4"/>
    <w:rsid w:val="00D91C14"/>
    <w:rsid w:val="00D9496C"/>
    <w:rsid w:val="00DA34C9"/>
    <w:rsid w:val="00DA598E"/>
    <w:rsid w:val="00DB1353"/>
    <w:rsid w:val="00DB4EA6"/>
    <w:rsid w:val="00DB5233"/>
    <w:rsid w:val="00DB75B9"/>
    <w:rsid w:val="00DC16CC"/>
    <w:rsid w:val="00DC2956"/>
    <w:rsid w:val="00DD3074"/>
    <w:rsid w:val="00DD588E"/>
    <w:rsid w:val="00DD7BE4"/>
    <w:rsid w:val="00DE5049"/>
    <w:rsid w:val="00DE61BF"/>
    <w:rsid w:val="00DF2BB5"/>
    <w:rsid w:val="00DF3BAE"/>
    <w:rsid w:val="00E041EC"/>
    <w:rsid w:val="00E0658C"/>
    <w:rsid w:val="00E06CD8"/>
    <w:rsid w:val="00E07DF1"/>
    <w:rsid w:val="00E1181D"/>
    <w:rsid w:val="00E25F8C"/>
    <w:rsid w:val="00E26781"/>
    <w:rsid w:val="00E316BD"/>
    <w:rsid w:val="00E37B09"/>
    <w:rsid w:val="00E44D75"/>
    <w:rsid w:val="00E45AD5"/>
    <w:rsid w:val="00E4723A"/>
    <w:rsid w:val="00E50523"/>
    <w:rsid w:val="00E52C00"/>
    <w:rsid w:val="00E55244"/>
    <w:rsid w:val="00E5626A"/>
    <w:rsid w:val="00E5737B"/>
    <w:rsid w:val="00E5756A"/>
    <w:rsid w:val="00E609D5"/>
    <w:rsid w:val="00E61444"/>
    <w:rsid w:val="00E614D5"/>
    <w:rsid w:val="00E63972"/>
    <w:rsid w:val="00E70455"/>
    <w:rsid w:val="00E735CE"/>
    <w:rsid w:val="00E76B91"/>
    <w:rsid w:val="00E8224B"/>
    <w:rsid w:val="00E84560"/>
    <w:rsid w:val="00E864A8"/>
    <w:rsid w:val="00E92EDE"/>
    <w:rsid w:val="00EB07A4"/>
    <w:rsid w:val="00EB7575"/>
    <w:rsid w:val="00EC1D5F"/>
    <w:rsid w:val="00ED479A"/>
    <w:rsid w:val="00ED5731"/>
    <w:rsid w:val="00EE33CE"/>
    <w:rsid w:val="00EF33E8"/>
    <w:rsid w:val="00EF4A9A"/>
    <w:rsid w:val="00EF5F66"/>
    <w:rsid w:val="00F013DE"/>
    <w:rsid w:val="00F018B0"/>
    <w:rsid w:val="00F02682"/>
    <w:rsid w:val="00F04178"/>
    <w:rsid w:val="00F1747F"/>
    <w:rsid w:val="00F22DB6"/>
    <w:rsid w:val="00F24F0A"/>
    <w:rsid w:val="00F26BD2"/>
    <w:rsid w:val="00F3147C"/>
    <w:rsid w:val="00F315A0"/>
    <w:rsid w:val="00F32707"/>
    <w:rsid w:val="00F32E0B"/>
    <w:rsid w:val="00F34403"/>
    <w:rsid w:val="00F3697D"/>
    <w:rsid w:val="00F50B34"/>
    <w:rsid w:val="00F53C44"/>
    <w:rsid w:val="00F64BE7"/>
    <w:rsid w:val="00F64F79"/>
    <w:rsid w:val="00F656E4"/>
    <w:rsid w:val="00F7508B"/>
    <w:rsid w:val="00F80E19"/>
    <w:rsid w:val="00F84CBE"/>
    <w:rsid w:val="00F901D9"/>
    <w:rsid w:val="00F90D0A"/>
    <w:rsid w:val="00F912B3"/>
    <w:rsid w:val="00FA1800"/>
    <w:rsid w:val="00FA1E78"/>
    <w:rsid w:val="00FA565E"/>
    <w:rsid w:val="00FB65BB"/>
    <w:rsid w:val="00FC2C7B"/>
    <w:rsid w:val="00FD2B42"/>
    <w:rsid w:val="00FE4E86"/>
    <w:rsid w:val="00FF62B2"/>
    <w:rsid w:val="00FF75D4"/>
    <w:rsid w:val="06DA2F07"/>
    <w:rsid w:val="08BC2ACA"/>
    <w:rsid w:val="1236F21D"/>
    <w:rsid w:val="1B063F33"/>
    <w:rsid w:val="20BA802D"/>
    <w:rsid w:val="2371988F"/>
    <w:rsid w:val="27402378"/>
    <w:rsid w:val="2C8D29BA"/>
    <w:rsid w:val="3C4F799E"/>
    <w:rsid w:val="4122B494"/>
    <w:rsid w:val="4741851C"/>
    <w:rsid w:val="4AF41A3C"/>
    <w:rsid w:val="4DF5371E"/>
    <w:rsid w:val="5A9F4188"/>
    <w:rsid w:val="5E189300"/>
    <w:rsid w:val="60F40352"/>
    <w:rsid w:val="638B804E"/>
    <w:rsid w:val="7891AFDD"/>
    <w:rsid w:val="78AA74DB"/>
    <w:rsid w:val="7DD31F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A9C8B64"/>
  <w15:chartTrackingRefBased/>
  <w15:docId w15:val="{333E9890-CC6D-4453-A141-1E76AAC0A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B45D12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B45D1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B45D12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B45D12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B45D12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B45D12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B45D12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B45D12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B45D12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B45D12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B45D12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B45D12"/>
  </w:style>
  <w:style w:type="paragraph" w:customStyle="1" w:styleId="plattetekst">
    <w:name w:val="platte tekst"/>
    <w:basedOn w:val="Standaard"/>
    <w:link w:val="plattetekstChar"/>
    <w:rsid w:val="00B45D12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B45D12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B45D12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B45D12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B45D12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B45D12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B45D12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B45D12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B45D12"/>
    <w:pPr>
      <w:shd w:val="clear" w:color="auto" w:fill="FF0000"/>
    </w:pPr>
  </w:style>
  <w:style w:type="paragraph" w:styleId="Ballontekst">
    <w:name w:val="Balloon Text"/>
    <w:basedOn w:val="Standaard"/>
    <w:semiHidden/>
    <w:rsid w:val="00B45D12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B45D12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B45D12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B45D12"/>
    <w:rPr>
      <w:rFonts w:ascii="Arial" w:hAnsi="Arial"/>
      <w:sz w:val="16"/>
    </w:rPr>
  </w:style>
  <w:style w:type="paragraph" w:customStyle="1" w:styleId="jaartal">
    <w:name w:val="jaartal"/>
    <w:basedOn w:val="Standaard"/>
    <w:rsid w:val="00B45D12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B45D12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B45D12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B45D12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B45D12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B45D12"/>
    <w:rPr>
      <w:szCs w:val="20"/>
      <w:lang w:eastAsia="en-US"/>
    </w:rPr>
  </w:style>
  <w:style w:type="character" w:customStyle="1" w:styleId="leesverder">
    <w:name w:val="leesverder"/>
    <w:rsid w:val="00B45D12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B45D12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B45D12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B45D12"/>
  </w:style>
  <w:style w:type="paragraph" w:customStyle="1" w:styleId="nummering">
    <w:name w:val="nummering"/>
    <w:basedOn w:val="plattetekst"/>
    <w:rsid w:val="00B45D12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B45D12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B45D12"/>
  </w:style>
  <w:style w:type="paragraph" w:customStyle="1" w:styleId="opsomming">
    <w:name w:val="opsomming"/>
    <w:basedOn w:val="plattetekst"/>
    <w:link w:val="opsommingCharChar"/>
    <w:rsid w:val="00B45D12"/>
    <w:pPr>
      <w:numPr>
        <w:numId w:val="8"/>
      </w:numPr>
    </w:pPr>
    <w:rPr>
      <w:szCs w:val="20"/>
    </w:rPr>
  </w:style>
  <w:style w:type="character" w:customStyle="1" w:styleId="opsommingChar">
    <w:name w:val="opsomming Char"/>
    <w:rsid w:val="00047E2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B45D12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B45D12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B45D12"/>
  </w:style>
  <w:style w:type="character" w:customStyle="1" w:styleId="pagnr">
    <w:name w:val="pagnr"/>
    <w:rsid w:val="00B45D12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B45D12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B45D12"/>
    <w:rPr>
      <w:rFonts w:ascii="Arial" w:hAnsi="Arial"/>
      <w:sz w:val="18"/>
    </w:rPr>
  </w:style>
  <w:style w:type="character" w:customStyle="1" w:styleId="sdu">
    <w:name w:val="sdu"/>
    <w:rsid w:val="00B45D12"/>
    <w:rPr>
      <w:rFonts w:ascii="Arial" w:hAnsi="Arial"/>
      <w:spacing w:val="4"/>
      <w:sz w:val="14"/>
    </w:rPr>
  </w:style>
  <w:style w:type="character" w:customStyle="1" w:styleId="streepjes">
    <w:name w:val="streepjes"/>
    <w:rsid w:val="00B45D12"/>
    <w:rPr>
      <w:spacing w:val="0"/>
      <w:w w:val="100"/>
      <w:kern w:val="0"/>
      <w:position w:val="0"/>
    </w:rPr>
  </w:style>
  <w:style w:type="character" w:customStyle="1" w:styleId="subscript">
    <w:name w:val="subscript"/>
    <w:rsid w:val="00B45D12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B45D12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B45D12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B45D12"/>
    <w:rPr>
      <w:vanish/>
    </w:rPr>
  </w:style>
  <w:style w:type="paragraph" w:customStyle="1" w:styleId="voetnoot">
    <w:name w:val="voetnoot"/>
    <w:basedOn w:val="plattetekst"/>
    <w:rsid w:val="00B45D12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B45D12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B45D12"/>
    <w:pPr>
      <w:ind w:left="-794" w:hanging="397"/>
    </w:pPr>
  </w:style>
  <w:style w:type="paragraph" w:styleId="Voettekst0">
    <w:name w:val="footer"/>
    <w:basedOn w:val="Standaard"/>
    <w:link w:val="VoettekstChar"/>
    <w:rsid w:val="00B45D12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B45D12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B45D12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B45D12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B45D12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opsommingCharChar">
    <w:name w:val="opsomming Char Char"/>
    <w:link w:val="opsomming"/>
    <w:rsid w:val="00B45D12"/>
    <w:rPr>
      <w:rFonts w:ascii="Arial" w:hAnsi="Arial" w:cs="Arial"/>
      <w:spacing w:val="6"/>
      <w:sz w:val="24"/>
      <w:lang w:eastAsia="en-US"/>
    </w:rPr>
  </w:style>
  <w:style w:type="character" w:customStyle="1" w:styleId="vraagnummer">
    <w:name w:val="vraagnummer"/>
    <w:rsid w:val="00B45D12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2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tiff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6.tif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tiff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5F61E0D-FB3B-401B-B561-66ED55872291}"/>
</file>

<file path=customXml/itemProps4.xml><?xml version="1.0" encoding="utf-8"?>
<ds:datastoreItem xmlns:ds="http://schemas.openxmlformats.org/officeDocument/2006/customXml" ds:itemID="{9BDDCD1E-E69C-4702-9596-6F98559EF48E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337</TotalTime>
  <Pages>4</Pages>
  <Words>477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Marieke de Back - Abbes</dc:creator>
  <cp:keywords/>
  <cp:lastModifiedBy>Marieke de Back</cp:lastModifiedBy>
  <cp:revision>44</cp:revision>
  <cp:lastPrinted>2020-02-11T14:55:00Z</cp:lastPrinted>
  <dcterms:created xsi:type="dcterms:W3CDTF">2023-11-01T08:08:00Z</dcterms:created>
  <dcterms:modified xsi:type="dcterms:W3CDTF">2024-07-01T15:31:00Z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